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9A3" w:rsidRDefault="007559A3" w:rsidP="00050D64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Бақылау жұмыс №1</w:t>
      </w:r>
    </w:p>
    <w:p w:rsidR="007559A3" w:rsidRDefault="007559A3" w:rsidP="00050D64">
      <w:pPr>
        <w:jc w:val="center"/>
        <w:rPr>
          <w:b/>
          <w:sz w:val="28"/>
          <w:szCs w:val="28"/>
          <w:lang w:val="kk-KZ"/>
        </w:rPr>
      </w:pPr>
    </w:p>
    <w:p w:rsidR="007559A3" w:rsidRPr="004A3DFE" w:rsidRDefault="007559A3" w:rsidP="00050D64">
      <w:pPr>
        <w:jc w:val="center"/>
        <w:rPr>
          <w:b/>
          <w:sz w:val="28"/>
          <w:szCs w:val="28"/>
          <w:lang w:val="kk-KZ"/>
        </w:rPr>
      </w:pPr>
      <w:r w:rsidRPr="004A3DFE">
        <w:rPr>
          <w:b/>
          <w:sz w:val="28"/>
          <w:szCs w:val="28"/>
          <w:lang w:val="kk-KZ"/>
        </w:rPr>
        <w:t>Тақырып 1  Экономикалық саясаттың пәні , объектісі және субъектілері.</w:t>
      </w:r>
    </w:p>
    <w:p w:rsidR="007559A3" w:rsidRPr="004A3DFE" w:rsidRDefault="007559A3" w:rsidP="00050D64">
      <w:pPr>
        <w:jc w:val="center"/>
        <w:rPr>
          <w:b/>
          <w:bCs/>
          <w:lang w:val="kk-KZ"/>
        </w:rPr>
      </w:pPr>
    </w:p>
    <w:p w:rsidR="007559A3" w:rsidRPr="004A3DFE" w:rsidRDefault="007559A3" w:rsidP="00050D64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Бақылау</w:t>
      </w:r>
      <w:r w:rsidRPr="004A3DFE">
        <w:rPr>
          <w:b/>
          <w:bCs/>
          <w:sz w:val="28"/>
          <w:szCs w:val="28"/>
          <w:lang w:val="kk-KZ"/>
        </w:rPr>
        <w:t xml:space="preserve"> сұрақтар</w:t>
      </w:r>
    </w:p>
    <w:p w:rsidR="007559A3" w:rsidRPr="004A3DFE" w:rsidRDefault="007559A3" w:rsidP="00050D64">
      <w:pPr>
        <w:widowControl w:val="0"/>
        <w:autoSpaceDE w:val="0"/>
        <w:autoSpaceDN w:val="0"/>
        <w:adjustRightInd w:val="0"/>
        <w:ind w:firstLine="567"/>
        <w:jc w:val="both"/>
        <w:rPr>
          <w:i/>
          <w:sz w:val="28"/>
          <w:szCs w:val="28"/>
          <w:lang w:val="kk-KZ"/>
        </w:rPr>
      </w:pPr>
    </w:p>
    <w:p w:rsidR="007559A3" w:rsidRPr="004A3DFE" w:rsidRDefault="007559A3" w:rsidP="00050D64">
      <w:pPr>
        <w:pStyle w:val="NormalWeb"/>
        <w:spacing w:before="0" w:beforeAutospacing="0" w:after="0" w:afterAutospacing="0"/>
        <w:ind w:firstLine="567"/>
        <w:jc w:val="both"/>
        <w:rPr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1.Экономикалық саясат дегеніміз не?</w:t>
      </w:r>
    </w:p>
    <w:p w:rsidR="007559A3" w:rsidRPr="004A3DFE" w:rsidRDefault="007559A3" w:rsidP="00050D64">
      <w:pPr>
        <w:pStyle w:val="NormalWeb"/>
        <w:spacing w:before="0" w:beforeAutospacing="0" w:after="0" w:afterAutospacing="0"/>
        <w:ind w:firstLine="567"/>
        <w:jc w:val="both"/>
        <w:rPr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2.Экономикалық  реттеудің  әлеуметтік-экономикалық мақсаттары қандай?</w:t>
      </w:r>
    </w:p>
    <w:p w:rsidR="007559A3" w:rsidRPr="004A3DFE" w:rsidRDefault="007559A3" w:rsidP="00050D64">
      <w:pPr>
        <w:rPr>
          <w:bCs/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 xml:space="preserve">        3.Экономикалық саясаттың </w:t>
      </w:r>
      <w:r w:rsidRPr="004A3DFE">
        <w:rPr>
          <w:bCs/>
          <w:i/>
          <w:sz w:val="28"/>
          <w:szCs w:val="28"/>
          <w:lang w:val="kk-KZ"/>
        </w:rPr>
        <w:t>экономикадағы рөлі.</w:t>
      </w:r>
    </w:p>
    <w:p w:rsidR="007559A3" w:rsidRPr="004A3DFE" w:rsidRDefault="007559A3" w:rsidP="00050D64">
      <w:pPr>
        <w:rPr>
          <w:bCs/>
          <w:i/>
          <w:sz w:val="28"/>
          <w:szCs w:val="28"/>
          <w:lang w:val="kk-KZ"/>
        </w:rPr>
      </w:pPr>
    </w:p>
    <w:p w:rsidR="007559A3" w:rsidRDefault="007559A3" w:rsidP="00A313AB">
      <w:pPr>
        <w:jc w:val="center"/>
        <w:rPr>
          <w:b/>
          <w:sz w:val="28"/>
          <w:szCs w:val="28"/>
          <w:lang w:val="kk-KZ"/>
        </w:rPr>
      </w:pPr>
    </w:p>
    <w:p w:rsidR="007559A3" w:rsidRDefault="007559A3" w:rsidP="00A313AB">
      <w:pPr>
        <w:jc w:val="center"/>
        <w:rPr>
          <w:b/>
          <w:sz w:val="28"/>
          <w:szCs w:val="28"/>
          <w:lang w:val="kk-KZ"/>
        </w:rPr>
      </w:pPr>
    </w:p>
    <w:p w:rsidR="007559A3" w:rsidRDefault="007559A3" w:rsidP="00A313AB">
      <w:pPr>
        <w:jc w:val="center"/>
        <w:rPr>
          <w:b/>
          <w:sz w:val="28"/>
          <w:szCs w:val="28"/>
          <w:lang w:val="kk-KZ"/>
        </w:rPr>
      </w:pPr>
    </w:p>
    <w:p w:rsidR="007559A3" w:rsidRDefault="007559A3" w:rsidP="00420E5F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Бақылау жұмыс №2</w:t>
      </w:r>
    </w:p>
    <w:p w:rsidR="007559A3" w:rsidRDefault="007559A3" w:rsidP="00A313AB">
      <w:pPr>
        <w:jc w:val="center"/>
        <w:rPr>
          <w:b/>
          <w:sz w:val="28"/>
          <w:szCs w:val="28"/>
          <w:lang w:val="kk-KZ"/>
        </w:rPr>
      </w:pPr>
    </w:p>
    <w:p w:rsidR="007559A3" w:rsidRPr="004A3DFE" w:rsidRDefault="007559A3" w:rsidP="00050D64">
      <w:pPr>
        <w:rPr>
          <w:bCs/>
          <w:i/>
          <w:sz w:val="28"/>
          <w:szCs w:val="28"/>
          <w:lang w:val="kk-KZ"/>
        </w:rPr>
      </w:pPr>
    </w:p>
    <w:p w:rsidR="007559A3" w:rsidRPr="004A3DFE" w:rsidRDefault="007559A3" w:rsidP="00050D64">
      <w:pPr>
        <w:jc w:val="center"/>
        <w:rPr>
          <w:b/>
          <w:sz w:val="28"/>
          <w:szCs w:val="28"/>
          <w:lang w:val="kk-KZ"/>
        </w:rPr>
      </w:pPr>
      <w:r w:rsidRPr="004A3DFE">
        <w:rPr>
          <w:b/>
          <w:sz w:val="28"/>
          <w:szCs w:val="28"/>
          <w:lang w:val="kk-KZ"/>
        </w:rPr>
        <w:t>Тақырып 2  Өтпелі кезеңдегі Қазақстан экономикасын басқару шараларының жүйесі.</w:t>
      </w:r>
    </w:p>
    <w:p w:rsidR="007559A3" w:rsidRPr="004A3DFE" w:rsidRDefault="007559A3" w:rsidP="00050D64">
      <w:pPr>
        <w:jc w:val="center"/>
        <w:rPr>
          <w:b/>
          <w:bCs/>
          <w:lang w:val="kk-KZ"/>
        </w:rPr>
      </w:pPr>
    </w:p>
    <w:p w:rsidR="007559A3" w:rsidRPr="004A3DFE" w:rsidRDefault="007559A3" w:rsidP="00050D64">
      <w:pPr>
        <w:rPr>
          <w:bCs/>
          <w:lang w:val="kk-KZ"/>
        </w:rPr>
      </w:pPr>
    </w:p>
    <w:p w:rsidR="007559A3" w:rsidRPr="004A3DFE" w:rsidRDefault="007559A3" w:rsidP="00050D64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  <w:lang w:val="kk-KZ"/>
        </w:rPr>
      </w:pPr>
    </w:p>
    <w:p w:rsidR="007559A3" w:rsidRPr="004A3DFE" w:rsidRDefault="007559A3" w:rsidP="00050D64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Бақылау</w:t>
      </w:r>
      <w:r w:rsidRPr="004A3DFE">
        <w:rPr>
          <w:b/>
          <w:bCs/>
          <w:sz w:val="28"/>
          <w:szCs w:val="28"/>
          <w:lang w:val="kk-KZ"/>
        </w:rPr>
        <w:t xml:space="preserve"> сұрақтар</w:t>
      </w:r>
    </w:p>
    <w:p w:rsidR="007559A3" w:rsidRPr="004A3DFE" w:rsidRDefault="007559A3" w:rsidP="00050D64">
      <w:pPr>
        <w:widowControl w:val="0"/>
        <w:autoSpaceDE w:val="0"/>
        <w:autoSpaceDN w:val="0"/>
        <w:adjustRightInd w:val="0"/>
        <w:ind w:firstLine="567"/>
        <w:jc w:val="both"/>
        <w:rPr>
          <w:i/>
          <w:sz w:val="28"/>
          <w:szCs w:val="28"/>
          <w:lang w:val="kk-KZ"/>
        </w:rPr>
      </w:pPr>
    </w:p>
    <w:p w:rsidR="007559A3" w:rsidRPr="004A3DFE" w:rsidRDefault="007559A3" w:rsidP="00050D64">
      <w:pPr>
        <w:pStyle w:val="ListParagraph"/>
        <w:numPr>
          <w:ilvl w:val="0"/>
          <w:numId w:val="2"/>
        </w:numPr>
        <w:jc w:val="both"/>
        <w:rPr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Мемлекеттік бюждет және мемлекетттік бюджет тапшылығы дегеніміз не?</w:t>
      </w:r>
    </w:p>
    <w:p w:rsidR="007559A3" w:rsidRPr="004A3DFE" w:rsidRDefault="007559A3" w:rsidP="00050D64">
      <w:pPr>
        <w:numPr>
          <w:ilvl w:val="0"/>
          <w:numId w:val="2"/>
        </w:numPr>
        <w:jc w:val="both"/>
        <w:rPr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Кәсіпкерлік  саласындағы басымды шаралар?</w:t>
      </w:r>
    </w:p>
    <w:p w:rsidR="007559A3" w:rsidRPr="004A3DFE" w:rsidRDefault="007559A3" w:rsidP="00050D64">
      <w:pPr>
        <w:pStyle w:val="ListParagraph"/>
        <w:numPr>
          <w:ilvl w:val="0"/>
          <w:numId w:val="2"/>
        </w:numPr>
        <w:jc w:val="both"/>
        <w:rPr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Санация және стагнация ұғымдарының айырмашылығы неде?</w:t>
      </w:r>
    </w:p>
    <w:p w:rsidR="007559A3" w:rsidRPr="004A3DFE" w:rsidRDefault="007559A3" w:rsidP="00050D64">
      <w:pPr>
        <w:jc w:val="both"/>
        <w:rPr>
          <w:i/>
          <w:sz w:val="28"/>
          <w:szCs w:val="28"/>
          <w:lang w:val="kk-KZ"/>
        </w:rPr>
      </w:pPr>
    </w:p>
    <w:p w:rsidR="007559A3" w:rsidRPr="004A3DFE" w:rsidRDefault="007559A3" w:rsidP="00050D64">
      <w:pPr>
        <w:jc w:val="both"/>
        <w:rPr>
          <w:sz w:val="28"/>
          <w:szCs w:val="28"/>
          <w:lang w:val="kk-KZ"/>
        </w:rPr>
      </w:pPr>
    </w:p>
    <w:p w:rsidR="007559A3" w:rsidRPr="004A3DFE" w:rsidRDefault="007559A3" w:rsidP="00050D64">
      <w:pPr>
        <w:jc w:val="center"/>
        <w:rPr>
          <w:b/>
          <w:sz w:val="28"/>
          <w:szCs w:val="28"/>
          <w:lang w:val="kk-KZ"/>
        </w:rPr>
      </w:pPr>
      <w:r w:rsidRPr="004A3DFE">
        <w:rPr>
          <w:b/>
          <w:sz w:val="28"/>
          <w:szCs w:val="28"/>
          <w:lang w:val="kk-KZ"/>
        </w:rPr>
        <w:t>Тақырып 3 Экономикалық саясаттың конъюктуралық, құрылымдық және аймақтық бағыттары.</w:t>
      </w:r>
    </w:p>
    <w:p w:rsidR="007559A3" w:rsidRPr="004A3DFE" w:rsidRDefault="007559A3" w:rsidP="00050D64">
      <w:pPr>
        <w:jc w:val="center"/>
        <w:rPr>
          <w:b/>
          <w:bCs/>
          <w:lang w:val="kk-KZ"/>
        </w:rPr>
      </w:pPr>
    </w:p>
    <w:p w:rsidR="007559A3" w:rsidRPr="004A3DFE" w:rsidRDefault="007559A3" w:rsidP="00050D64">
      <w:pPr>
        <w:rPr>
          <w:bCs/>
          <w:lang w:val="kk-KZ"/>
        </w:rPr>
      </w:pPr>
    </w:p>
    <w:p w:rsidR="007559A3" w:rsidRPr="004A3DFE" w:rsidRDefault="007559A3" w:rsidP="00050D64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  <w:lang w:val="kk-KZ"/>
        </w:rPr>
      </w:pPr>
    </w:p>
    <w:p w:rsidR="007559A3" w:rsidRPr="004A3DFE" w:rsidRDefault="007559A3" w:rsidP="00050D64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Бақылау</w:t>
      </w:r>
      <w:r w:rsidRPr="004A3DFE">
        <w:rPr>
          <w:b/>
          <w:bCs/>
          <w:sz w:val="28"/>
          <w:szCs w:val="28"/>
          <w:lang w:val="kk-KZ"/>
        </w:rPr>
        <w:t xml:space="preserve"> сұрақтар</w:t>
      </w:r>
    </w:p>
    <w:p w:rsidR="007559A3" w:rsidRPr="004A3DFE" w:rsidRDefault="007559A3" w:rsidP="00050D64">
      <w:pPr>
        <w:widowControl w:val="0"/>
        <w:autoSpaceDE w:val="0"/>
        <w:autoSpaceDN w:val="0"/>
        <w:adjustRightInd w:val="0"/>
        <w:ind w:firstLine="567"/>
        <w:jc w:val="both"/>
        <w:rPr>
          <w:i/>
          <w:sz w:val="28"/>
          <w:szCs w:val="28"/>
          <w:lang w:val="kk-KZ"/>
        </w:rPr>
      </w:pPr>
    </w:p>
    <w:p w:rsidR="007559A3" w:rsidRPr="004A3DFE" w:rsidRDefault="007559A3" w:rsidP="00050D64">
      <w:pPr>
        <w:pStyle w:val="ListParagraph"/>
        <w:numPr>
          <w:ilvl w:val="0"/>
          <w:numId w:val="3"/>
        </w:numPr>
        <w:jc w:val="both"/>
        <w:rPr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Конъюктуралық саясат дегеніміз не?</w:t>
      </w:r>
    </w:p>
    <w:p w:rsidR="007559A3" w:rsidRPr="004A3DFE" w:rsidRDefault="007559A3" w:rsidP="00050D64">
      <w:pPr>
        <w:numPr>
          <w:ilvl w:val="0"/>
          <w:numId w:val="3"/>
        </w:numPr>
        <w:jc w:val="both"/>
        <w:rPr>
          <w:b/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Экспансионистік саясат дегеніміз не?</w:t>
      </w:r>
    </w:p>
    <w:p w:rsidR="007559A3" w:rsidRPr="004A3DFE" w:rsidRDefault="007559A3" w:rsidP="00050D64">
      <w:pPr>
        <w:numPr>
          <w:ilvl w:val="0"/>
          <w:numId w:val="3"/>
        </w:numPr>
        <w:jc w:val="both"/>
        <w:rPr>
          <w:b/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Қазақстанда құрылымдық саясаттың міндеттерін қалай анықтауға болады?</w:t>
      </w:r>
    </w:p>
    <w:p w:rsidR="007559A3" w:rsidRPr="004A3DFE" w:rsidRDefault="007559A3" w:rsidP="00050D64">
      <w:pPr>
        <w:pStyle w:val="ListParagraph"/>
        <w:ind w:left="1260"/>
        <w:jc w:val="both"/>
        <w:rPr>
          <w:i/>
          <w:sz w:val="28"/>
          <w:szCs w:val="28"/>
          <w:lang w:val="kk-KZ"/>
        </w:rPr>
      </w:pPr>
    </w:p>
    <w:p w:rsidR="007559A3" w:rsidRPr="004A3DFE" w:rsidRDefault="007559A3" w:rsidP="00050D64">
      <w:pPr>
        <w:jc w:val="both"/>
        <w:rPr>
          <w:sz w:val="28"/>
          <w:szCs w:val="28"/>
          <w:lang w:val="kk-KZ"/>
        </w:rPr>
      </w:pPr>
    </w:p>
    <w:p w:rsidR="007559A3" w:rsidRPr="004A3DFE" w:rsidRDefault="007559A3" w:rsidP="00050D64">
      <w:pPr>
        <w:jc w:val="both"/>
        <w:rPr>
          <w:sz w:val="28"/>
          <w:szCs w:val="28"/>
          <w:lang w:val="kk-KZ"/>
        </w:rPr>
      </w:pPr>
    </w:p>
    <w:p w:rsidR="007559A3" w:rsidRPr="004A3DFE" w:rsidRDefault="007559A3" w:rsidP="00050D64">
      <w:pPr>
        <w:jc w:val="both"/>
        <w:rPr>
          <w:sz w:val="28"/>
          <w:szCs w:val="28"/>
          <w:lang w:val="kk-KZ"/>
        </w:rPr>
      </w:pPr>
    </w:p>
    <w:p w:rsidR="007559A3" w:rsidRPr="004A3DFE" w:rsidRDefault="007559A3" w:rsidP="00A313AB">
      <w:pPr>
        <w:pStyle w:val="BodyText3"/>
        <w:jc w:val="center"/>
        <w:rPr>
          <w:b/>
          <w:bCs/>
          <w:sz w:val="24"/>
          <w:szCs w:val="24"/>
          <w:lang w:val="kk-KZ"/>
        </w:rPr>
      </w:pPr>
      <w:r w:rsidRPr="004A3DFE">
        <w:rPr>
          <w:b/>
          <w:sz w:val="28"/>
          <w:szCs w:val="28"/>
          <w:lang w:val="kk-KZ"/>
        </w:rPr>
        <w:t>Тақырып 4 Сыртқы экономикалық саясат</w:t>
      </w:r>
    </w:p>
    <w:p w:rsidR="007559A3" w:rsidRPr="004A3DFE" w:rsidRDefault="007559A3" w:rsidP="00A313AB">
      <w:pPr>
        <w:jc w:val="center"/>
        <w:rPr>
          <w:b/>
          <w:bCs/>
          <w:lang w:val="kk-KZ"/>
        </w:rPr>
      </w:pPr>
    </w:p>
    <w:p w:rsidR="007559A3" w:rsidRPr="004A3DFE" w:rsidRDefault="007559A3" w:rsidP="00A313AB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Бақылау</w:t>
      </w:r>
      <w:r w:rsidRPr="004A3DFE">
        <w:rPr>
          <w:b/>
          <w:bCs/>
          <w:sz w:val="28"/>
          <w:szCs w:val="28"/>
          <w:lang w:val="kk-KZ"/>
        </w:rPr>
        <w:t xml:space="preserve"> сұрақтар</w:t>
      </w:r>
    </w:p>
    <w:p w:rsidR="007559A3" w:rsidRPr="004A3DFE" w:rsidRDefault="007559A3" w:rsidP="00A313AB">
      <w:pPr>
        <w:widowControl w:val="0"/>
        <w:autoSpaceDE w:val="0"/>
        <w:autoSpaceDN w:val="0"/>
        <w:adjustRightInd w:val="0"/>
        <w:ind w:firstLine="567"/>
        <w:jc w:val="both"/>
        <w:rPr>
          <w:i/>
          <w:sz w:val="28"/>
          <w:szCs w:val="28"/>
          <w:lang w:val="kk-KZ"/>
        </w:rPr>
      </w:pPr>
    </w:p>
    <w:p w:rsidR="007559A3" w:rsidRPr="004A3DFE" w:rsidRDefault="007559A3" w:rsidP="00A313AB">
      <w:pPr>
        <w:numPr>
          <w:ilvl w:val="0"/>
          <w:numId w:val="4"/>
        </w:numPr>
        <w:jc w:val="both"/>
        <w:rPr>
          <w:b/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Сыртқы экономикалық саясат дегеніміз не?</w:t>
      </w:r>
    </w:p>
    <w:p w:rsidR="007559A3" w:rsidRPr="004A3DFE" w:rsidRDefault="007559A3" w:rsidP="00A313AB">
      <w:pPr>
        <w:numPr>
          <w:ilvl w:val="0"/>
          <w:numId w:val="4"/>
        </w:numPr>
        <w:jc w:val="both"/>
        <w:rPr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Сыртқы экономикалық саясаттың негізгі принциптері қандай?</w:t>
      </w:r>
    </w:p>
    <w:p w:rsidR="007559A3" w:rsidRPr="004A3DFE" w:rsidRDefault="007559A3" w:rsidP="00A313AB">
      <w:pPr>
        <w:numPr>
          <w:ilvl w:val="0"/>
          <w:numId w:val="4"/>
        </w:numPr>
        <w:jc w:val="both"/>
        <w:rPr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Сыртқы экономикалық саясаттың құрамдас бөліктеріне не жатады?</w:t>
      </w:r>
    </w:p>
    <w:p w:rsidR="007559A3" w:rsidRPr="004A3DFE" w:rsidRDefault="007559A3" w:rsidP="00A313AB">
      <w:pPr>
        <w:jc w:val="both"/>
        <w:rPr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 xml:space="preserve">        4  Сіздің ойыңызша ҚР сыртқы экономикалық саясаты қандай?</w:t>
      </w:r>
    </w:p>
    <w:p w:rsidR="007559A3" w:rsidRPr="004A3DFE" w:rsidRDefault="007559A3" w:rsidP="00A313AB">
      <w:pPr>
        <w:jc w:val="both"/>
        <w:rPr>
          <w:sz w:val="28"/>
          <w:szCs w:val="28"/>
          <w:lang w:val="kk-KZ"/>
        </w:rPr>
      </w:pPr>
    </w:p>
    <w:p w:rsidR="007559A3" w:rsidRDefault="007559A3" w:rsidP="00420E5F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Бақылау жұмыс №3</w:t>
      </w:r>
    </w:p>
    <w:p w:rsidR="007559A3" w:rsidRPr="004A3DFE" w:rsidRDefault="007559A3" w:rsidP="00A313AB">
      <w:pPr>
        <w:rPr>
          <w:sz w:val="28"/>
          <w:szCs w:val="28"/>
          <w:lang w:val="kk-KZ"/>
        </w:rPr>
      </w:pPr>
    </w:p>
    <w:p w:rsidR="007559A3" w:rsidRPr="004A3DFE" w:rsidRDefault="007559A3" w:rsidP="00A313AB">
      <w:pPr>
        <w:jc w:val="center"/>
        <w:rPr>
          <w:b/>
          <w:bCs/>
          <w:lang w:val="kk-KZ"/>
        </w:rPr>
      </w:pPr>
      <w:r w:rsidRPr="004A3DFE">
        <w:rPr>
          <w:b/>
          <w:sz w:val="28"/>
          <w:szCs w:val="28"/>
          <w:lang w:val="kk-KZ"/>
        </w:rPr>
        <w:t>Тақырып 5 Мемлекеттік саясатты қалыптастыру және саяси-экономикалық шешім принциптері.</w:t>
      </w:r>
    </w:p>
    <w:p w:rsidR="007559A3" w:rsidRPr="004A3DFE" w:rsidRDefault="007559A3" w:rsidP="00A313AB">
      <w:pPr>
        <w:jc w:val="center"/>
        <w:rPr>
          <w:b/>
          <w:bCs/>
          <w:lang w:val="kk-KZ"/>
        </w:rPr>
      </w:pPr>
    </w:p>
    <w:p w:rsidR="007559A3" w:rsidRPr="004A3DFE" w:rsidRDefault="007559A3" w:rsidP="00A313AB">
      <w:pPr>
        <w:rPr>
          <w:bCs/>
          <w:lang w:val="kk-KZ"/>
        </w:rPr>
      </w:pPr>
    </w:p>
    <w:p w:rsidR="007559A3" w:rsidRPr="004A3DFE" w:rsidRDefault="007559A3" w:rsidP="00A313AB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Бақылау</w:t>
      </w:r>
      <w:r w:rsidRPr="004A3DFE">
        <w:rPr>
          <w:b/>
          <w:bCs/>
          <w:sz w:val="28"/>
          <w:szCs w:val="28"/>
          <w:lang w:val="kk-KZ"/>
        </w:rPr>
        <w:t xml:space="preserve"> сұрақтар</w:t>
      </w:r>
    </w:p>
    <w:p w:rsidR="007559A3" w:rsidRPr="004A3DFE" w:rsidRDefault="007559A3" w:rsidP="00A313AB">
      <w:pPr>
        <w:widowControl w:val="0"/>
        <w:autoSpaceDE w:val="0"/>
        <w:autoSpaceDN w:val="0"/>
        <w:adjustRightInd w:val="0"/>
        <w:ind w:firstLine="567"/>
        <w:jc w:val="both"/>
        <w:rPr>
          <w:i/>
          <w:sz w:val="28"/>
          <w:szCs w:val="28"/>
          <w:lang w:val="kk-KZ"/>
        </w:rPr>
      </w:pPr>
    </w:p>
    <w:p w:rsidR="007559A3" w:rsidRPr="004A3DFE" w:rsidRDefault="007559A3" w:rsidP="00A313AB">
      <w:pPr>
        <w:numPr>
          <w:ilvl w:val="0"/>
          <w:numId w:val="5"/>
        </w:numPr>
        <w:jc w:val="both"/>
        <w:rPr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Орташа дауыс беруші концепциясы және логроллинг дегеніміз не?</w:t>
      </w:r>
    </w:p>
    <w:p w:rsidR="007559A3" w:rsidRPr="004A3DFE" w:rsidRDefault="007559A3" w:rsidP="00A313AB">
      <w:pPr>
        <w:numPr>
          <w:ilvl w:val="0"/>
          <w:numId w:val="5"/>
        </w:numPr>
        <w:jc w:val="both"/>
        <w:rPr>
          <w:b/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Лобби түсінігі</w:t>
      </w:r>
    </w:p>
    <w:p w:rsidR="007559A3" w:rsidRPr="004A3DFE" w:rsidRDefault="007559A3" w:rsidP="00A313AB">
      <w:pPr>
        <w:numPr>
          <w:ilvl w:val="0"/>
          <w:numId w:val="5"/>
        </w:numPr>
        <w:jc w:val="both"/>
        <w:rPr>
          <w:b/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Неліктен дамушы елдердің көбінде мемлекеттік қызметтер төмен деңгейде?</w:t>
      </w:r>
    </w:p>
    <w:p w:rsidR="007559A3" w:rsidRPr="004A3DFE" w:rsidRDefault="007559A3" w:rsidP="00A313AB">
      <w:pPr>
        <w:numPr>
          <w:ilvl w:val="0"/>
          <w:numId w:val="5"/>
        </w:numPr>
        <w:jc w:val="both"/>
        <w:rPr>
          <w:b/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Әлем шаруашылығына қосылу түсінігі</w:t>
      </w:r>
    </w:p>
    <w:p w:rsidR="007559A3" w:rsidRPr="004A3DFE" w:rsidRDefault="007559A3" w:rsidP="00A313AB">
      <w:pPr>
        <w:numPr>
          <w:ilvl w:val="0"/>
          <w:numId w:val="5"/>
        </w:numPr>
        <w:jc w:val="both"/>
        <w:rPr>
          <w:b/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Ұзақ мерзімдік қоғамдық стратегиялық басылымдылық дегеніміз не?</w:t>
      </w:r>
    </w:p>
    <w:p w:rsidR="007559A3" w:rsidRPr="004A3DFE" w:rsidRDefault="007559A3" w:rsidP="00A313AB">
      <w:pPr>
        <w:ind w:left="540"/>
        <w:jc w:val="both"/>
        <w:rPr>
          <w:b/>
          <w:i/>
          <w:sz w:val="28"/>
          <w:szCs w:val="28"/>
          <w:lang w:val="kk-KZ"/>
        </w:rPr>
      </w:pPr>
    </w:p>
    <w:p w:rsidR="007559A3" w:rsidRPr="004A3DFE" w:rsidRDefault="007559A3" w:rsidP="00A313AB">
      <w:pPr>
        <w:jc w:val="center"/>
        <w:rPr>
          <w:b/>
          <w:bCs/>
          <w:sz w:val="28"/>
          <w:szCs w:val="28"/>
          <w:lang w:val="kk-KZ"/>
        </w:rPr>
      </w:pPr>
      <w:r w:rsidRPr="004A3DFE">
        <w:rPr>
          <w:b/>
          <w:sz w:val="28"/>
          <w:szCs w:val="28"/>
          <w:lang w:val="kk-KZ"/>
        </w:rPr>
        <w:t xml:space="preserve">Тақырып 6 </w:t>
      </w:r>
      <w:r w:rsidRPr="004A3DFE">
        <w:rPr>
          <w:b/>
          <w:bCs/>
          <w:sz w:val="28"/>
          <w:szCs w:val="28"/>
          <w:lang w:val="kk-KZ"/>
        </w:rPr>
        <w:t>Экономикалық    саясат:   құнды    қағаздар   нарығын   қалыптастыру   және   реттеу  саясаты</w:t>
      </w:r>
    </w:p>
    <w:p w:rsidR="007559A3" w:rsidRPr="004A3DFE" w:rsidRDefault="007559A3" w:rsidP="00A313AB">
      <w:pPr>
        <w:jc w:val="center"/>
        <w:rPr>
          <w:b/>
          <w:bCs/>
          <w:sz w:val="28"/>
          <w:szCs w:val="28"/>
          <w:lang w:val="kk-KZ"/>
        </w:rPr>
      </w:pPr>
    </w:p>
    <w:p w:rsidR="007559A3" w:rsidRPr="004A3DFE" w:rsidRDefault="007559A3" w:rsidP="00A313AB">
      <w:pPr>
        <w:rPr>
          <w:bCs/>
          <w:lang w:val="kk-KZ"/>
        </w:rPr>
      </w:pPr>
    </w:p>
    <w:p w:rsidR="007559A3" w:rsidRPr="004A3DFE" w:rsidRDefault="007559A3" w:rsidP="00A313AB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Бақылау</w:t>
      </w:r>
      <w:r w:rsidRPr="004A3DFE">
        <w:rPr>
          <w:b/>
          <w:bCs/>
          <w:sz w:val="28"/>
          <w:szCs w:val="28"/>
          <w:lang w:val="kk-KZ"/>
        </w:rPr>
        <w:t xml:space="preserve"> сұрақтар</w:t>
      </w:r>
    </w:p>
    <w:p w:rsidR="007559A3" w:rsidRPr="004A3DFE" w:rsidRDefault="007559A3" w:rsidP="00A313AB">
      <w:pPr>
        <w:widowControl w:val="0"/>
        <w:autoSpaceDE w:val="0"/>
        <w:autoSpaceDN w:val="0"/>
        <w:adjustRightInd w:val="0"/>
        <w:ind w:firstLine="567"/>
        <w:jc w:val="both"/>
        <w:rPr>
          <w:i/>
          <w:sz w:val="28"/>
          <w:szCs w:val="28"/>
          <w:lang w:val="kk-KZ"/>
        </w:rPr>
      </w:pPr>
    </w:p>
    <w:p w:rsidR="007559A3" w:rsidRPr="004A3DFE" w:rsidRDefault="007559A3" w:rsidP="00A313AB">
      <w:pPr>
        <w:tabs>
          <w:tab w:val="left" w:pos="1545"/>
        </w:tabs>
        <w:rPr>
          <w:bCs/>
          <w:i/>
          <w:iCs/>
          <w:sz w:val="28"/>
          <w:szCs w:val="28"/>
          <w:lang w:val="kk-KZ"/>
        </w:rPr>
      </w:pPr>
      <w:r w:rsidRPr="004A3DFE">
        <w:rPr>
          <w:i/>
          <w:iCs/>
          <w:sz w:val="28"/>
          <w:szCs w:val="28"/>
          <w:lang w:val="kk-KZ"/>
        </w:rPr>
        <w:t xml:space="preserve">1.Құнды   </w:t>
      </w:r>
      <w:r w:rsidRPr="004A3DFE">
        <w:rPr>
          <w:bCs/>
          <w:i/>
          <w:iCs/>
          <w:sz w:val="28"/>
          <w:szCs w:val="28"/>
          <w:lang w:val="kk-KZ"/>
        </w:rPr>
        <w:t>қағаздар дегеніміз не?</w:t>
      </w:r>
    </w:p>
    <w:p w:rsidR="007559A3" w:rsidRPr="004A3DFE" w:rsidRDefault="007559A3" w:rsidP="00A313AB">
      <w:pPr>
        <w:tabs>
          <w:tab w:val="left" w:pos="1545"/>
        </w:tabs>
        <w:rPr>
          <w:bCs/>
          <w:i/>
          <w:iCs/>
          <w:sz w:val="28"/>
          <w:szCs w:val="28"/>
          <w:lang w:val="kk-KZ"/>
        </w:rPr>
      </w:pPr>
      <w:r w:rsidRPr="004A3DFE">
        <w:rPr>
          <w:bCs/>
          <w:i/>
          <w:iCs/>
          <w:sz w:val="28"/>
          <w:szCs w:val="28"/>
          <w:lang w:val="kk-KZ"/>
        </w:rPr>
        <w:t xml:space="preserve">2. </w:t>
      </w:r>
      <w:r w:rsidRPr="004A3DFE">
        <w:rPr>
          <w:i/>
          <w:iCs/>
          <w:sz w:val="28"/>
          <w:szCs w:val="28"/>
          <w:lang w:val="kk-KZ"/>
        </w:rPr>
        <w:t xml:space="preserve">Құнды   </w:t>
      </w:r>
      <w:r w:rsidRPr="004A3DFE">
        <w:rPr>
          <w:bCs/>
          <w:i/>
          <w:iCs/>
          <w:sz w:val="28"/>
          <w:szCs w:val="28"/>
          <w:lang w:val="kk-KZ"/>
        </w:rPr>
        <w:t>қағаздар нарығы дегеніміз не?</w:t>
      </w:r>
    </w:p>
    <w:p w:rsidR="007559A3" w:rsidRPr="004A3DFE" w:rsidRDefault="007559A3" w:rsidP="00A313AB">
      <w:pPr>
        <w:tabs>
          <w:tab w:val="left" w:pos="1545"/>
        </w:tabs>
        <w:rPr>
          <w:i/>
          <w:iCs/>
          <w:sz w:val="28"/>
          <w:szCs w:val="28"/>
          <w:lang w:val="kk-KZ"/>
        </w:rPr>
      </w:pPr>
      <w:r w:rsidRPr="004A3DFE">
        <w:rPr>
          <w:bCs/>
          <w:i/>
          <w:iCs/>
          <w:sz w:val="28"/>
          <w:szCs w:val="28"/>
          <w:lang w:val="kk-KZ"/>
        </w:rPr>
        <w:t>3.</w:t>
      </w:r>
      <w:r w:rsidRPr="004A3DFE">
        <w:rPr>
          <w:i/>
          <w:iCs/>
          <w:sz w:val="28"/>
          <w:szCs w:val="28"/>
          <w:lang w:val="kk-KZ"/>
        </w:rPr>
        <w:t xml:space="preserve"> Мемлекет   құнды    қағаздар   нарығына   қандай  бағыттарда   ықпал   жасайды?</w:t>
      </w:r>
    </w:p>
    <w:p w:rsidR="007559A3" w:rsidRPr="004A3DFE" w:rsidRDefault="007559A3" w:rsidP="00A313AB">
      <w:pPr>
        <w:tabs>
          <w:tab w:val="left" w:pos="1545"/>
        </w:tabs>
        <w:rPr>
          <w:i/>
          <w:iCs/>
          <w:sz w:val="28"/>
          <w:szCs w:val="28"/>
          <w:lang w:val="kk-KZ"/>
        </w:rPr>
      </w:pPr>
      <w:r w:rsidRPr="004A3DFE">
        <w:rPr>
          <w:i/>
          <w:iCs/>
          <w:sz w:val="28"/>
          <w:szCs w:val="28"/>
          <w:lang w:val="kk-KZ"/>
        </w:rPr>
        <w:t>4. Кәсіпорындарды   жаппай   акционерлендіру  нені сипаттайды?</w:t>
      </w:r>
    </w:p>
    <w:p w:rsidR="007559A3" w:rsidRPr="004A3DFE" w:rsidRDefault="007559A3" w:rsidP="00A313AB">
      <w:pPr>
        <w:tabs>
          <w:tab w:val="left" w:pos="1545"/>
        </w:tabs>
        <w:rPr>
          <w:i/>
          <w:sz w:val="28"/>
          <w:szCs w:val="28"/>
          <w:lang w:val="kk-KZ"/>
        </w:rPr>
      </w:pPr>
      <w:r w:rsidRPr="004A3DFE">
        <w:rPr>
          <w:i/>
          <w:iCs/>
          <w:sz w:val="28"/>
          <w:szCs w:val="28"/>
          <w:lang w:val="kk-KZ"/>
        </w:rPr>
        <w:t xml:space="preserve">5. </w:t>
      </w:r>
      <w:r w:rsidRPr="004A3DFE">
        <w:rPr>
          <w:i/>
          <w:sz w:val="28"/>
          <w:szCs w:val="28"/>
          <w:lang w:val="kk-KZ"/>
        </w:rPr>
        <w:t xml:space="preserve">Қазақстандағы  құнды  қағаздар  нарығы  туралы не айта аласыз?  </w:t>
      </w:r>
    </w:p>
    <w:p w:rsidR="007559A3" w:rsidRPr="004A3DFE" w:rsidRDefault="007559A3" w:rsidP="00A313AB">
      <w:pPr>
        <w:tabs>
          <w:tab w:val="left" w:pos="1545"/>
        </w:tabs>
        <w:rPr>
          <w:i/>
          <w:sz w:val="28"/>
          <w:szCs w:val="28"/>
          <w:lang w:val="kk-KZ"/>
        </w:rPr>
      </w:pPr>
    </w:p>
    <w:p w:rsidR="007559A3" w:rsidRDefault="007559A3" w:rsidP="00A313AB">
      <w:pPr>
        <w:jc w:val="center"/>
        <w:rPr>
          <w:b/>
          <w:sz w:val="28"/>
          <w:szCs w:val="28"/>
          <w:lang w:val="kk-KZ"/>
        </w:rPr>
      </w:pPr>
    </w:p>
    <w:p w:rsidR="007559A3" w:rsidRPr="004A3DFE" w:rsidRDefault="007559A3" w:rsidP="00A313AB">
      <w:pPr>
        <w:jc w:val="center"/>
        <w:rPr>
          <w:b/>
          <w:bCs/>
          <w:sz w:val="28"/>
          <w:szCs w:val="28"/>
          <w:lang w:val="kk-KZ"/>
        </w:rPr>
      </w:pPr>
      <w:r w:rsidRPr="004A3DFE">
        <w:rPr>
          <w:b/>
          <w:sz w:val="28"/>
          <w:szCs w:val="28"/>
          <w:lang w:val="kk-KZ"/>
        </w:rPr>
        <w:t xml:space="preserve">Тақырып 7 </w:t>
      </w:r>
      <w:r w:rsidRPr="004A3DFE">
        <w:rPr>
          <w:b/>
          <w:bCs/>
          <w:sz w:val="28"/>
          <w:szCs w:val="28"/>
          <w:lang w:val="kk-KZ"/>
        </w:rPr>
        <w:t>Валюталық    саясат</w:t>
      </w:r>
    </w:p>
    <w:p w:rsidR="007559A3" w:rsidRPr="004A3DFE" w:rsidRDefault="007559A3" w:rsidP="00A313AB">
      <w:pPr>
        <w:jc w:val="center"/>
        <w:rPr>
          <w:b/>
          <w:bCs/>
          <w:lang w:val="kk-KZ"/>
        </w:rPr>
      </w:pPr>
    </w:p>
    <w:p w:rsidR="007559A3" w:rsidRPr="004A3DFE" w:rsidRDefault="007559A3" w:rsidP="00A313AB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Бақылау</w:t>
      </w:r>
      <w:r w:rsidRPr="004A3DFE">
        <w:rPr>
          <w:b/>
          <w:bCs/>
          <w:sz w:val="28"/>
          <w:szCs w:val="28"/>
          <w:lang w:val="kk-KZ"/>
        </w:rPr>
        <w:t xml:space="preserve"> сұрақтар</w:t>
      </w:r>
    </w:p>
    <w:p w:rsidR="007559A3" w:rsidRPr="004A3DFE" w:rsidRDefault="007559A3" w:rsidP="00A313AB">
      <w:pPr>
        <w:widowControl w:val="0"/>
        <w:autoSpaceDE w:val="0"/>
        <w:autoSpaceDN w:val="0"/>
        <w:adjustRightInd w:val="0"/>
        <w:ind w:firstLine="567"/>
        <w:jc w:val="both"/>
        <w:rPr>
          <w:i/>
          <w:sz w:val="28"/>
          <w:szCs w:val="28"/>
          <w:lang w:val="kk-KZ"/>
        </w:rPr>
      </w:pPr>
    </w:p>
    <w:p w:rsidR="007559A3" w:rsidRPr="004A3DFE" w:rsidRDefault="007559A3" w:rsidP="00A313AB">
      <w:pPr>
        <w:tabs>
          <w:tab w:val="left" w:pos="1545"/>
        </w:tabs>
        <w:jc w:val="both"/>
        <w:rPr>
          <w:bCs/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1.</w:t>
      </w:r>
      <w:r w:rsidRPr="004A3DFE">
        <w:rPr>
          <w:bCs/>
          <w:i/>
          <w:sz w:val="28"/>
          <w:szCs w:val="28"/>
          <w:lang w:val="kk-KZ"/>
        </w:rPr>
        <w:t>Валюталық    саясат   дегеніміз не?</w:t>
      </w:r>
    </w:p>
    <w:p w:rsidR="007559A3" w:rsidRPr="004A3DFE" w:rsidRDefault="007559A3" w:rsidP="00A313AB">
      <w:pPr>
        <w:tabs>
          <w:tab w:val="left" w:pos="1545"/>
        </w:tabs>
        <w:jc w:val="both"/>
        <w:rPr>
          <w:i/>
          <w:sz w:val="28"/>
          <w:szCs w:val="28"/>
          <w:lang w:val="kk-KZ"/>
        </w:rPr>
      </w:pPr>
      <w:r w:rsidRPr="004A3DFE">
        <w:rPr>
          <w:bCs/>
          <w:i/>
          <w:sz w:val="28"/>
          <w:szCs w:val="28"/>
          <w:lang w:val="kk-KZ"/>
        </w:rPr>
        <w:t>2.</w:t>
      </w:r>
      <w:r w:rsidRPr="004A3DFE">
        <w:rPr>
          <w:i/>
          <w:sz w:val="28"/>
          <w:szCs w:val="28"/>
          <w:lang w:val="kk-KZ"/>
        </w:rPr>
        <w:t>Валюталық   саясаттың  түрлері   және   құрамдары</w:t>
      </w:r>
    </w:p>
    <w:p w:rsidR="007559A3" w:rsidRPr="004A3DFE" w:rsidRDefault="007559A3" w:rsidP="00A313AB">
      <w:pPr>
        <w:tabs>
          <w:tab w:val="left" w:pos="1545"/>
        </w:tabs>
        <w:jc w:val="both"/>
        <w:rPr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3.Дамыған    елдердің    валюталық    саясаты дамушы    елдердің   валюталық   саясатынан немен ерекшеленеді?</w:t>
      </w:r>
    </w:p>
    <w:p w:rsidR="007559A3" w:rsidRPr="004A3DFE" w:rsidRDefault="007559A3" w:rsidP="00A313AB">
      <w:pPr>
        <w:tabs>
          <w:tab w:val="left" w:pos="1545"/>
        </w:tabs>
        <w:jc w:val="both"/>
        <w:rPr>
          <w:i/>
          <w:sz w:val="28"/>
          <w:szCs w:val="28"/>
          <w:lang w:val="kk-KZ"/>
        </w:rPr>
      </w:pPr>
      <w:r w:rsidRPr="004A3DFE">
        <w:rPr>
          <w:i/>
          <w:sz w:val="28"/>
          <w:szCs w:val="28"/>
          <w:lang w:val="kk-KZ"/>
        </w:rPr>
        <w:t>4.Дамыған    елдердің    валюта   саясатының   экономикалық    мазмұны   қалай жүзеге асырылады?</w:t>
      </w:r>
    </w:p>
    <w:p w:rsidR="007559A3" w:rsidRPr="004A3DFE" w:rsidRDefault="007559A3" w:rsidP="00A313AB">
      <w:pPr>
        <w:tabs>
          <w:tab w:val="left" w:pos="1545"/>
        </w:tabs>
        <w:rPr>
          <w:i/>
          <w:sz w:val="28"/>
          <w:szCs w:val="28"/>
          <w:lang w:val="kk-KZ"/>
        </w:rPr>
      </w:pPr>
    </w:p>
    <w:p w:rsidR="007559A3" w:rsidRDefault="007559A3" w:rsidP="00420E5F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Бақылау жұмыс №4</w:t>
      </w:r>
    </w:p>
    <w:p w:rsidR="007559A3" w:rsidRPr="004A3DFE" w:rsidRDefault="007559A3" w:rsidP="00A313AB">
      <w:pPr>
        <w:tabs>
          <w:tab w:val="left" w:pos="1545"/>
        </w:tabs>
        <w:rPr>
          <w:i/>
          <w:sz w:val="28"/>
          <w:szCs w:val="28"/>
          <w:lang w:val="kk-KZ"/>
        </w:rPr>
      </w:pPr>
    </w:p>
    <w:p w:rsidR="007559A3" w:rsidRPr="004A3DFE" w:rsidRDefault="007559A3" w:rsidP="00A313AB">
      <w:pPr>
        <w:tabs>
          <w:tab w:val="left" w:pos="1545"/>
        </w:tabs>
        <w:rPr>
          <w:i/>
          <w:sz w:val="28"/>
          <w:szCs w:val="28"/>
          <w:lang w:val="kk-KZ"/>
        </w:rPr>
      </w:pPr>
    </w:p>
    <w:p w:rsidR="007559A3" w:rsidRPr="004A3DFE" w:rsidRDefault="007559A3" w:rsidP="00A313AB">
      <w:pPr>
        <w:jc w:val="center"/>
        <w:rPr>
          <w:b/>
          <w:sz w:val="28"/>
          <w:szCs w:val="28"/>
          <w:lang w:val="kk-KZ"/>
        </w:rPr>
      </w:pPr>
      <w:r w:rsidRPr="004A3DFE">
        <w:rPr>
          <w:b/>
          <w:sz w:val="28"/>
          <w:szCs w:val="28"/>
          <w:lang w:val="kk-KZ"/>
        </w:rPr>
        <w:t>8  -ТАҚЫРЫП. ҚАРЖЫ САЯСАТЫ ЖӘНЕ ҚАРЖЫ МЕХАНИЗМІ.</w:t>
      </w:r>
    </w:p>
    <w:p w:rsidR="007559A3" w:rsidRPr="004A3DFE" w:rsidRDefault="007559A3" w:rsidP="00A313AB">
      <w:pPr>
        <w:rPr>
          <w:sz w:val="28"/>
          <w:szCs w:val="28"/>
          <w:lang w:val="kk-KZ"/>
        </w:rPr>
      </w:pPr>
    </w:p>
    <w:p w:rsidR="007559A3" w:rsidRPr="004A3DFE" w:rsidRDefault="007559A3" w:rsidP="00A313AB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Бақылау</w:t>
      </w:r>
      <w:r w:rsidRPr="004A3DFE">
        <w:rPr>
          <w:b/>
          <w:bCs/>
          <w:sz w:val="28"/>
          <w:szCs w:val="28"/>
          <w:lang w:val="kk-KZ"/>
        </w:rPr>
        <w:t xml:space="preserve"> сұрақтар</w:t>
      </w:r>
    </w:p>
    <w:p w:rsidR="007559A3" w:rsidRDefault="007559A3" w:rsidP="00A313AB">
      <w:pPr>
        <w:widowControl w:val="0"/>
        <w:autoSpaceDE w:val="0"/>
        <w:autoSpaceDN w:val="0"/>
        <w:adjustRightInd w:val="0"/>
        <w:ind w:firstLine="567"/>
        <w:rPr>
          <w:b/>
          <w:bCs/>
          <w:sz w:val="28"/>
          <w:szCs w:val="28"/>
          <w:lang w:val="kk-KZ"/>
        </w:rPr>
      </w:pPr>
    </w:p>
    <w:p w:rsidR="007559A3" w:rsidRDefault="007559A3" w:rsidP="00A313AB">
      <w:pPr>
        <w:widowControl w:val="0"/>
        <w:autoSpaceDE w:val="0"/>
        <w:autoSpaceDN w:val="0"/>
        <w:adjustRightInd w:val="0"/>
        <w:ind w:firstLine="567"/>
        <w:rPr>
          <w:b/>
          <w:bCs/>
          <w:sz w:val="28"/>
          <w:szCs w:val="28"/>
          <w:lang w:val="kk-KZ"/>
        </w:rPr>
      </w:pPr>
    </w:p>
    <w:p w:rsidR="007559A3" w:rsidRPr="004A3DFE" w:rsidRDefault="007559A3" w:rsidP="00A313AB">
      <w:pPr>
        <w:widowControl w:val="0"/>
        <w:autoSpaceDE w:val="0"/>
        <w:autoSpaceDN w:val="0"/>
        <w:adjustRightInd w:val="0"/>
        <w:ind w:firstLine="567"/>
        <w:rPr>
          <w:b/>
          <w:bCs/>
          <w:sz w:val="28"/>
          <w:szCs w:val="28"/>
          <w:lang w:val="kk-KZ"/>
        </w:rPr>
      </w:pPr>
    </w:p>
    <w:p w:rsidR="007559A3" w:rsidRPr="004A3DFE" w:rsidRDefault="007559A3" w:rsidP="00A313AB">
      <w:pPr>
        <w:numPr>
          <w:ilvl w:val="0"/>
          <w:numId w:val="6"/>
        </w:numPr>
        <w:jc w:val="both"/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Қаржы саясаты дегеніміз не?</w:t>
      </w:r>
    </w:p>
    <w:p w:rsidR="007559A3" w:rsidRPr="004A3DFE" w:rsidRDefault="007559A3" w:rsidP="00A313AB">
      <w:pPr>
        <w:numPr>
          <w:ilvl w:val="0"/>
          <w:numId w:val="6"/>
        </w:numPr>
        <w:jc w:val="both"/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Қазақстан жағдайында қаржы саясатының міндеті қандай?</w:t>
      </w:r>
    </w:p>
    <w:p w:rsidR="007559A3" w:rsidRPr="004A3DFE" w:rsidRDefault="007559A3" w:rsidP="00A313AB">
      <w:pPr>
        <w:numPr>
          <w:ilvl w:val="0"/>
          <w:numId w:val="6"/>
        </w:numPr>
        <w:jc w:val="both"/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Қаржылық тұрақтандырудың міндеттеріне не кіреді?</w:t>
      </w:r>
    </w:p>
    <w:p w:rsidR="007559A3" w:rsidRPr="004A3DFE" w:rsidRDefault="007559A3" w:rsidP="00A313AB">
      <w:pPr>
        <w:numPr>
          <w:ilvl w:val="0"/>
          <w:numId w:val="6"/>
        </w:numPr>
        <w:jc w:val="both"/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Қаржы механизмінің түпкілікті мақсаты қандай?</w:t>
      </w:r>
    </w:p>
    <w:p w:rsidR="007559A3" w:rsidRPr="004A3DFE" w:rsidRDefault="007559A3" w:rsidP="00A313AB">
      <w:pPr>
        <w:numPr>
          <w:ilvl w:val="0"/>
          <w:numId w:val="6"/>
        </w:numPr>
        <w:jc w:val="both"/>
        <w:rPr>
          <w:rFonts w:ascii="Calibri" w:hAnsi="Calibri"/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Қаржы саясатының стратегиясы мен тактикасы міндеттері қандай</w:t>
      </w:r>
      <w:r w:rsidRPr="004A3DFE">
        <w:rPr>
          <w:rFonts w:ascii="Calibri" w:hAnsi="Calibri"/>
          <w:sz w:val="28"/>
          <w:szCs w:val="28"/>
          <w:lang w:val="kk-KZ"/>
        </w:rPr>
        <w:t>?</w:t>
      </w:r>
    </w:p>
    <w:p w:rsidR="007559A3" w:rsidRPr="004A3DFE" w:rsidRDefault="007559A3" w:rsidP="00A313AB">
      <w:pPr>
        <w:rPr>
          <w:rFonts w:ascii="Calibri" w:hAnsi="Calibri"/>
          <w:sz w:val="28"/>
          <w:szCs w:val="28"/>
          <w:lang w:val="kk-KZ"/>
        </w:rPr>
      </w:pPr>
    </w:p>
    <w:p w:rsidR="007559A3" w:rsidRPr="004A3DFE" w:rsidRDefault="007559A3" w:rsidP="00A313AB">
      <w:pPr>
        <w:rPr>
          <w:rFonts w:ascii="Calibri" w:hAnsi="Calibri"/>
          <w:sz w:val="28"/>
          <w:szCs w:val="28"/>
          <w:lang w:val="kk-KZ"/>
        </w:rPr>
      </w:pPr>
    </w:p>
    <w:p w:rsidR="007559A3" w:rsidRPr="004A3DFE" w:rsidRDefault="007559A3" w:rsidP="00A313AB">
      <w:pPr>
        <w:rPr>
          <w:rFonts w:ascii="Calibri" w:hAnsi="Calibri"/>
          <w:sz w:val="28"/>
          <w:szCs w:val="28"/>
          <w:lang w:val="kk-KZ"/>
        </w:rPr>
      </w:pPr>
    </w:p>
    <w:p w:rsidR="007559A3" w:rsidRPr="004A3DFE" w:rsidRDefault="007559A3" w:rsidP="00A313AB">
      <w:pPr>
        <w:rPr>
          <w:b/>
          <w:sz w:val="28"/>
          <w:szCs w:val="28"/>
          <w:lang w:val="kk-KZ"/>
        </w:rPr>
      </w:pPr>
      <w:r w:rsidRPr="004A3DFE">
        <w:rPr>
          <w:b/>
          <w:sz w:val="28"/>
          <w:szCs w:val="28"/>
          <w:lang w:val="kk-KZ"/>
        </w:rPr>
        <w:t xml:space="preserve">    9-ТАҚЫРЫП БЮДЖЕТ  ЖӘНЕ САЛЫҚ САЯСАТЫ      </w:t>
      </w:r>
    </w:p>
    <w:p w:rsidR="007559A3" w:rsidRPr="004A3DFE" w:rsidRDefault="007559A3" w:rsidP="00A313AB">
      <w:pPr>
        <w:rPr>
          <w:lang w:val="kk-KZ"/>
        </w:rPr>
      </w:pPr>
    </w:p>
    <w:p w:rsidR="007559A3" w:rsidRPr="004A3DFE" w:rsidRDefault="007559A3" w:rsidP="00A313AB">
      <w:pPr>
        <w:rPr>
          <w:lang w:val="kk-KZ"/>
        </w:rPr>
      </w:pPr>
    </w:p>
    <w:p w:rsidR="007559A3" w:rsidRPr="004A3DFE" w:rsidRDefault="007559A3" w:rsidP="00A313AB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Бақылау</w:t>
      </w:r>
      <w:r w:rsidRPr="004A3DFE">
        <w:rPr>
          <w:b/>
          <w:bCs/>
          <w:sz w:val="28"/>
          <w:szCs w:val="28"/>
          <w:lang w:val="kk-KZ"/>
        </w:rPr>
        <w:t xml:space="preserve"> сұрақтар</w:t>
      </w:r>
    </w:p>
    <w:p w:rsidR="007559A3" w:rsidRPr="004A3DFE" w:rsidRDefault="007559A3" w:rsidP="00A313AB">
      <w:pPr>
        <w:widowControl w:val="0"/>
        <w:autoSpaceDE w:val="0"/>
        <w:autoSpaceDN w:val="0"/>
        <w:adjustRightInd w:val="0"/>
        <w:ind w:firstLine="567"/>
        <w:rPr>
          <w:b/>
          <w:bCs/>
          <w:sz w:val="28"/>
          <w:szCs w:val="28"/>
          <w:lang w:val="kk-KZ"/>
        </w:rPr>
      </w:pPr>
    </w:p>
    <w:p w:rsidR="007559A3" w:rsidRPr="004A3DFE" w:rsidRDefault="007559A3" w:rsidP="00A313AB">
      <w:pPr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Салық салу объектілері бойынша.</w:t>
      </w:r>
    </w:p>
    <w:p w:rsidR="007559A3" w:rsidRPr="004A3DFE" w:rsidRDefault="007559A3" w:rsidP="00A313AB">
      <w:pPr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Салықты алатын және салықтан жиналған салаға билік жасайтын органға қарай.</w:t>
      </w:r>
    </w:p>
    <w:p w:rsidR="007559A3" w:rsidRPr="004A3DFE" w:rsidRDefault="007559A3" w:rsidP="00A313AB">
      <w:pPr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Пайдалану тәртібі бойынша.</w:t>
      </w:r>
    </w:p>
    <w:p w:rsidR="007559A3" w:rsidRPr="004A3DFE" w:rsidRDefault="007559A3" w:rsidP="00A313AB">
      <w:pPr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Объектінің экономикалық белгісі бойынша.</w:t>
      </w:r>
    </w:p>
    <w:p w:rsidR="007559A3" w:rsidRPr="004A3DFE" w:rsidRDefault="007559A3" w:rsidP="00A313AB">
      <w:pPr>
        <w:rPr>
          <w:lang w:val="kk-KZ"/>
        </w:rPr>
      </w:pPr>
    </w:p>
    <w:p w:rsidR="007559A3" w:rsidRDefault="007559A3" w:rsidP="00A313AB">
      <w:pPr>
        <w:rPr>
          <w:lang w:val="kk-KZ"/>
        </w:rPr>
      </w:pPr>
    </w:p>
    <w:p w:rsidR="007559A3" w:rsidRDefault="007559A3" w:rsidP="00A313AB">
      <w:pPr>
        <w:rPr>
          <w:lang w:val="kk-KZ"/>
        </w:rPr>
      </w:pPr>
    </w:p>
    <w:p w:rsidR="007559A3" w:rsidRDefault="007559A3" w:rsidP="00A313AB">
      <w:pPr>
        <w:rPr>
          <w:lang w:val="kk-KZ"/>
        </w:rPr>
      </w:pPr>
    </w:p>
    <w:p w:rsidR="007559A3" w:rsidRDefault="007559A3" w:rsidP="00A313AB">
      <w:pPr>
        <w:rPr>
          <w:lang w:val="kk-KZ"/>
        </w:rPr>
      </w:pPr>
    </w:p>
    <w:p w:rsidR="007559A3" w:rsidRDefault="007559A3" w:rsidP="00A313AB">
      <w:pPr>
        <w:rPr>
          <w:lang w:val="kk-KZ"/>
        </w:rPr>
      </w:pPr>
    </w:p>
    <w:p w:rsidR="007559A3" w:rsidRDefault="007559A3" w:rsidP="00A313AB">
      <w:pPr>
        <w:rPr>
          <w:lang w:val="kk-KZ"/>
        </w:rPr>
      </w:pPr>
    </w:p>
    <w:p w:rsidR="007559A3" w:rsidRDefault="007559A3" w:rsidP="00A313AB">
      <w:pPr>
        <w:rPr>
          <w:lang w:val="kk-KZ"/>
        </w:rPr>
      </w:pPr>
    </w:p>
    <w:p w:rsidR="007559A3" w:rsidRDefault="007559A3" w:rsidP="00A313AB">
      <w:pPr>
        <w:rPr>
          <w:lang w:val="kk-KZ"/>
        </w:rPr>
      </w:pPr>
    </w:p>
    <w:p w:rsidR="007559A3" w:rsidRPr="004A3DFE" w:rsidRDefault="007559A3" w:rsidP="00A313AB">
      <w:pPr>
        <w:jc w:val="center"/>
        <w:rPr>
          <w:b/>
          <w:sz w:val="28"/>
          <w:szCs w:val="28"/>
          <w:lang w:val="kk-KZ"/>
        </w:rPr>
      </w:pPr>
      <w:r w:rsidRPr="004A3DFE">
        <w:rPr>
          <w:b/>
          <w:sz w:val="28"/>
          <w:szCs w:val="28"/>
          <w:lang w:val="kk-KZ"/>
        </w:rPr>
        <w:t>10- ТАҚЫРЫП ХАЛЫҚАРАЛЫҚ ЕҢБЕК БӨЛІНІСІНІҢ ЭКОНОМИКАЛЫҚ  САЯСАТЫ.</w:t>
      </w:r>
    </w:p>
    <w:p w:rsidR="007559A3" w:rsidRPr="004A3DFE" w:rsidRDefault="007559A3" w:rsidP="00A313AB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Бақылау</w:t>
      </w:r>
      <w:r w:rsidRPr="004A3DFE">
        <w:rPr>
          <w:b/>
          <w:bCs/>
          <w:sz w:val="28"/>
          <w:szCs w:val="28"/>
          <w:lang w:val="kk-KZ"/>
        </w:rPr>
        <w:t xml:space="preserve"> сұрақтар</w:t>
      </w:r>
    </w:p>
    <w:p w:rsidR="007559A3" w:rsidRPr="004A3DFE" w:rsidRDefault="007559A3" w:rsidP="00A313AB">
      <w:pPr>
        <w:widowControl w:val="0"/>
        <w:autoSpaceDE w:val="0"/>
        <w:autoSpaceDN w:val="0"/>
        <w:adjustRightInd w:val="0"/>
        <w:ind w:firstLine="567"/>
        <w:rPr>
          <w:b/>
          <w:bCs/>
          <w:sz w:val="28"/>
          <w:szCs w:val="28"/>
          <w:lang w:val="kk-KZ"/>
        </w:rPr>
      </w:pPr>
    </w:p>
    <w:p w:rsidR="007559A3" w:rsidRPr="004A3DFE" w:rsidRDefault="007559A3" w:rsidP="00A313AB">
      <w:pPr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Қазақстанның халықаралық еңбек бөлінісіндегі рөлі қандай?</w:t>
      </w:r>
    </w:p>
    <w:p w:rsidR="007559A3" w:rsidRPr="004A3DFE" w:rsidRDefault="007559A3" w:rsidP="00A313AB">
      <w:pPr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Халықаралық еңбек бөлінісі дегеніміз не?</w:t>
      </w:r>
    </w:p>
    <w:p w:rsidR="007559A3" w:rsidRPr="004A3DFE" w:rsidRDefault="007559A3" w:rsidP="00A313AB">
      <w:pPr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Сыртқы экономикалық қызметті күшейту шеңберінде Республикаға кәсіпкерлікті дамыту мен халықтың салым ақшасын қатыстыру үшін қандай жағдайдаларды еңгізу керек?</w:t>
      </w:r>
      <w:bookmarkStart w:id="0" w:name="_GoBack"/>
      <w:bookmarkEnd w:id="0"/>
    </w:p>
    <w:p w:rsidR="007559A3" w:rsidRPr="004A3DFE" w:rsidRDefault="007559A3" w:rsidP="00A313AB">
      <w:pPr>
        <w:pStyle w:val="ListParagraph"/>
        <w:numPr>
          <w:ilvl w:val="0"/>
          <w:numId w:val="8"/>
        </w:numPr>
        <w:spacing w:after="200" w:line="276" w:lineRule="auto"/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Бірлескен кәсіпорын деп нені айтамыз?</w:t>
      </w:r>
    </w:p>
    <w:p w:rsidR="007559A3" w:rsidRDefault="007559A3" w:rsidP="00A313AB">
      <w:pPr>
        <w:ind w:left="720"/>
        <w:rPr>
          <w:sz w:val="28"/>
          <w:szCs w:val="28"/>
          <w:lang w:val="kk-KZ"/>
        </w:rPr>
      </w:pPr>
    </w:p>
    <w:p w:rsidR="007559A3" w:rsidRDefault="007559A3" w:rsidP="00420E5F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Бақылау жұмыс №5</w:t>
      </w:r>
    </w:p>
    <w:p w:rsidR="007559A3" w:rsidRDefault="007559A3" w:rsidP="00A313AB">
      <w:pPr>
        <w:ind w:left="720"/>
        <w:rPr>
          <w:sz w:val="28"/>
          <w:szCs w:val="28"/>
          <w:lang w:val="kk-KZ"/>
        </w:rPr>
      </w:pPr>
    </w:p>
    <w:p w:rsidR="007559A3" w:rsidRDefault="007559A3" w:rsidP="00A313AB">
      <w:pPr>
        <w:ind w:left="720"/>
        <w:rPr>
          <w:sz w:val="28"/>
          <w:szCs w:val="28"/>
          <w:lang w:val="kk-KZ"/>
        </w:rPr>
      </w:pPr>
    </w:p>
    <w:p w:rsidR="007559A3" w:rsidRPr="004A3DFE" w:rsidRDefault="007559A3" w:rsidP="00A313AB">
      <w:pPr>
        <w:rPr>
          <w:b/>
          <w:sz w:val="28"/>
          <w:szCs w:val="28"/>
          <w:lang w:val="kk-KZ"/>
        </w:rPr>
      </w:pPr>
    </w:p>
    <w:p w:rsidR="007559A3" w:rsidRPr="004A3DFE" w:rsidRDefault="007559A3" w:rsidP="00A313AB">
      <w:pPr>
        <w:jc w:val="center"/>
        <w:rPr>
          <w:b/>
          <w:sz w:val="28"/>
          <w:szCs w:val="28"/>
          <w:lang w:val="kk-KZ"/>
        </w:rPr>
      </w:pPr>
      <w:r w:rsidRPr="004A3DFE">
        <w:rPr>
          <w:b/>
          <w:sz w:val="28"/>
          <w:szCs w:val="28"/>
          <w:lang w:val="kk-KZ"/>
        </w:rPr>
        <w:t>11 –ТАҚЫРЫП.  МЕМЛЕКЕТТІҢ  ӘЛЕУМЕТТІК САЯСАТЫ.</w:t>
      </w:r>
    </w:p>
    <w:p w:rsidR="007559A3" w:rsidRDefault="007559A3" w:rsidP="00A313AB">
      <w:pPr>
        <w:pStyle w:val="ListParagraph"/>
        <w:widowControl w:val="0"/>
        <w:autoSpaceDE w:val="0"/>
        <w:autoSpaceDN w:val="0"/>
        <w:adjustRightInd w:val="0"/>
        <w:ind w:left="360"/>
        <w:jc w:val="both"/>
        <w:rPr>
          <w:b/>
          <w:bCs/>
          <w:sz w:val="28"/>
          <w:szCs w:val="28"/>
          <w:lang w:val="kk-KZ"/>
        </w:rPr>
      </w:pPr>
      <w:r w:rsidRPr="00A313AB">
        <w:rPr>
          <w:b/>
          <w:bCs/>
          <w:sz w:val="28"/>
          <w:szCs w:val="28"/>
          <w:lang w:val="kk-KZ"/>
        </w:rPr>
        <w:t>Бақылау сұрақтар</w:t>
      </w:r>
    </w:p>
    <w:p w:rsidR="007559A3" w:rsidRPr="00A313AB" w:rsidRDefault="007559A3" w:rsidP="00A313AB">
      <w:pPr>
        <w:pStyle w:val="ListParagraph"/>
        <w:widowControl w:val="0"/>
        <w:autoSpaceDE w:val="0"/>
        <w:autoSpaceDN w:val="0"/>
        <w:adjustRightInd w:val="0"/>
        <w:ind w:left="360"/>
        <w:jc w:val="both"/>
        <w:rPr>
          <w:b/>
          <w:bCs/>
          <w:sz w:val="28"/>
          <w:szCs w:val="28"/>
          <w:lang w:val="kk-KZ"/>
        </w:rPr>
      </w:pPr>
    </w:p>
    <w:p w:rsidR="007559A3" w:rsidRPr="004A3DFE" w:rsidRDefault="007559A3" w:rsidP="00A313AB">
      <w:pPr>
        <w:numPr>
          <w:ilvl w:val="0"/>
          <w:numId w:val="9"/>
        </w:numPr>
        <w:jc w:val="both"/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Нарықтық қатынастардың дамуының қозғаушы күші неде болды?</w:t>
      </w:r>
    </w:p>
    <w:p w:rsidR="007559A3" w:rsidRPr="004A3DFE" w:rsidRDefault="007559A3" w:rsidP="00A313AB">
      <w:pPr>
        <w:numPr>
          <w:ilvl w:val="0"/>
          <w:numId w:val="9"/>
        </w:numPr>
        <w:jc w:val="both"/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Мемлекеттің әлеуметтік саясаты дегеніміз не?</w:t>
      </w:r>
    </w:p>
    <w:p w:rsidR="007559A3" w:rsidRPr="004A3DFE" w:rsidRDefault="007559A3" w:rsidP="00A313AB">
      <w:pPr>
        <w:numPr>
          <w:ilvl w:val="0"/>
          <w:numId w:val="9"/>
        </w:numPr>
        <w:jc w:val="both"/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Табыстар қалыптасу көзіне қарай қалай жіктеледі?</w:t>
      </w:r>
    </w:p>
    <w:p w:rsidR="007559A3" w:rsidRPr="004A3DFE" w:rsidRDefault="007559A3" w:rsidP="00A313AB">
      <w:pPr>
        <w:numPr>
          <w:ilvl w:val="0"/>
          <w:numId w:val="9"/>
        </w:numPr>
        <w:jc w:val="both"/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Қосымша табыс табуға адамдар қандай екі негізі  себепке байланысты ұмтылады?</w:t>
      </w:r>
    </w:p>
    <w:p w:rsidR="007559A3" w:rsidRPr="004A3DFE" w:rsidRDefault="007559A3" w:rsidP="00A313AB">
      <w:pPr>
        <w:numPr>
          <w:ilvl w:val="0"/>
          <w:numId w:val="9"/>
        </w:numPr>
        <w:jc w:val="both"/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Табыстар формасына қарай қалай бөлінеді?</w:t>
      </w:r>
    </w:p>
    <w:p w:rsidR="007559A3" w:rsidRDefault="007559A3" w:rsidP="00A313AB">
      <w:pPr>
        <w:widowControl w:val="0"/>
        <w:autoSpaceDE w:val="0"/>
        <w:autoSpaceDN w:val="0"/>
        <w:adjustRightInd w:val="0"/>
        <w:ind w:firstLine="567"/>
        <w:rPr>
          <w:b/>
          <w:bCs/>
          <w:sz w:val="28"/>
          <w:szCs w:val="28"/>
          <w:lang w:val="kk-KZ"/>
        </w:rPr>
      </w:pPr>
    </w:p>
    <w:p w:rsidR="007559A3" w:rsidRDefault="007559A3" w:rsidP="00A313AB">
      <w:pPr>
        <w:widowControl w:val="0"/>
        <w:autoSpaceDE w:val="0"/>
        <w:autoSpaceDN w:val="0"/>
        <w:adjustRightInd w:val="0"/>
        <w:ind w:firstLine="567"/>
        <w:rPr>
          <w:b/>
          <w:bCs/>
          <w:sz w:val="28"/>
          <w:szCs w:val="28"/>
          <w:lang w:val="kk-KZ"/>
        </w:rPr>
      </w:pPr>
    </w:p>
    <w:p w:rsidR="007559A3" w:rsidRDefault="007559A3" w:rsidP="00A313AB">
      <w:pPr>
        <w:widowControl w:val="0"/>
        <w:autoSpaceDE w:val="0"/>
        <w:autoSpaceDN w:val="0"/>
        <w:adjustRightInd w:val="0"/>
        <w:ind w:firstLine="567"/>
        <w:rPr>
          <w:b/>
          <w:bCs/>
          <w:sz w:val="28"/>
          <w:szCs w:val="28"/>
          <w:lang w:val="kk-KZ"/>
        </w:rPr>
      </w:pPr>
    </w:p>
    <w:p w:rsidR="007559A3" w:rsidRDefault="007559A3" w:rsidP="00A313AB">
      <w:pPr>
        <w:widowControl w:val="0"/>
        <w:autoSpaceDE w:val="0"/>
        <w:autoSpaceDN w:val="0"/>
        <w:adjustRightInd w:val="0"/>
        <w:ind w:firstLine="567"/>
        <w:rPr>
          <w:b/>
          <w:bCs/>
          <w:sz w:val="28"/>
          <w:szCs w:val="28"/>
          <w:lang w:val="kk-KZ"/>
        </w:rPr>
      </w:pPr>
    </w:p>
    <w:p w:rsidR="007559A3" w:rsidRPr="004A3DFE" w:rsidRDefault="007559A3" w:rsidP="00A313AB">
      <w:pPr>
        <w:jc w:val="center"/>
        <w:rPr>
          <w:b/>
          <w:sz w:val="28"/>
          <w:szCs w:val="28"/>
          <w:lang w:val="kk-KZ"/>
        </w:rPr>
      </w:pPr>
      <w:r w:rsidRPr="004A3DFE">
        <w:rPr>
          <w:b/>
          <w:sz w:val="28"/>
          <w:szCs w:val="28"/>
          <w:lang w:val="kk-KZ"/>
        </w:rPr>
        <w:t>12-ТАҚЫРЫП ЭКОЛОГИЯ ЖӘНЕ ЭКОЛОГИЯЛЫҚ САЯСАТ.</w:t>
      </w:r>
    </w:p>
    <w:p w:rsidR="007559A3" w:rsidRPr="004A3DFE" w:rsidRDefault="007559A3" w:rsidP="00A313AB">
      <w:pPr>
        <w:jc w:val="center"/>
        <w:rPr>
          <w:sz w:val="28"/>
          <w:szCs w:val="28"/>
          <w:lang w:val="kk-KZ"/>
        </w:rPr>
      </w:pPr>
    </w:p>
    <w:p w:rsidR="007559A3" w:rsidRPr="00A313AB" w:rsidRDefault="007559A3" w:rsidP="00A313AB">
      <w:pPr>
        <w:pStyle w:val="ListParagraph"/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lang w:val="kk-KZ"/>
        </w:rPr>
      </w:pPr>
      <w:r w:rsidRPr="00A313AB">
        <w:rPr>
          <w:b/>
          <w:bCs/>
          <w:sz w:val="28"/>
          <w:szCs w:val="28"/>
          <w:lang w:val="kk-KZ"/>
        </w:rPr>
        <w:t>Бақылау сұрақтар</w:t>
      </w:r>
    </w:p>
    <w:p w:rsidR="007559A3" w:rsidRPr="004A3DFE" w:rsidRDefault="007559A3" w:rsidP="00A313AB">
      <w:pPr>
        <w:numPr>
          <w:ilvl w:val="0"/>
          <w:numId w:val="10"/>
        </w:numPr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Не себептен азық-түлік тапшылығы дамушы елдердің көбінде негізгі проблемаға айналды?</w:t>
      </w:r>
    </w:p>
    <w:p w:rsidR="007559A3" w:rsidRPr="004A3DFE" w:rsidRDefault="007559A3" w:rsidP="00A313AB">
      <w:pPr>
        <w:numPr>
          <w:ilvl w:val="0"/>
          <w:numId w:val="10"/>
        </w:numPr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Батыс цивилизациясының негізгі ерекше белгісі неде?</w:t>
      </w:r>
    </w:p>
    <w:p w:rsidR="007559A3" w:rsidRPr="004A3DFE" w:rsidRDefault="007559A3" w:rsidP="00A313AB">
      <w:pPr>
        <w:numPr>
          <w:ilvl w:val="0"/>
          <w:numId w:val="10"/>
        </w:numPr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Қоршаған ортаның ластануының негізгі себептері қандай?</w:t>
      </w:r>
    </w:p>
    <w:p w:rsidR="007559A3" w:rsidRPr="004A3DFE" w:rsidRDefault="007559A3" w:rsidP="00A313AB">
      <w:pPr>
        <w:numPr>
          <w:ilvl w:val="0"/>
          <w:numId w:val="10"/>
        </w:numPr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Қазақстанның қоршаға ортасының ластануы қандай деңгейде?</w:t>
      </w:r>
    </w:p>
    <w:p w:rsidR="007559A3" w:rsidRDefault="007559A3" w:rsidP="00A313AB">
      <w:pPr>
        <w:jc w:val="center"/>
        <w:rPr>
          <w:sz w:val="28"/>
          <w:szCs w:val="28"/>
          <w:lang w:val="kk-KZ"/>
        </w:rPr>
      </w:pPr>
    </w:p>
    <w:p w:rsidR="007559A3" w:rsidRDefault="007559A3" w:rsidP="00A313AB">
      <w:pPr>
        <w:jc w:val="center"/>
        <w:rPr>
          <w:sz w:val="28"/>
          <w:szCs w:val="28"/>
          <w:lang w:val="kk-KZ"/>
        </w:rPr>
      </w:pPr>
    </w:p>
    <w:p w:rsidR="007559A3" w:rsidRDefault="007559A3" w:rsidP="00A313AB">
      <w:pPr>
        <w:jc w:val="center"/>
        <w:rPr>
          <w:sz w:val="28"/>
          <w:szCs w:val="28"/>
          <w:lang w:val="kk-KZ"/>
        </w:rPr>
      </w:pPr>
    </w:p>
    <w:p w:rsidR="007559A3" w:rsidRDefault="007559A3" w:rsidP="00A313AB">
      <w:pPr>
        <w:jc w:val="center"/>
        <w:rPr>
          <w:b/>
          <w:sz w:val="28"/>
          <w:szCs w:val="28"/>
          <w:lang w:val="kk-KZ"/>
        </w:rPr>
      </w:pPr>
    </w:p>
    <w:p w:rsidR="007559A3" w:rsidRDefault="007559A3" w:rsidP="00A313AB">
      <w:pPr>
        <w:jc w:val="center"/>
        <w:rPr>
          <w:b/>
          <w:sz w:val="28"/>
          <w:szCs w:val="28"/>
          <w:lang w:val="kk-KZ"/>
        </w:rPr>
      </w:pPr>
    </w:p>
    <w:p w:rsidR="007559A3" w:rsidRDefault="007559A3" w:rsidP="00A313AB">
      <w:pPr>
        <w:jc w:val="center"/>
        <w:rPr>
          <w:b/>
          <w:sz w:val="28"/>
          <w:szCs w:val="28"/>
          <w:lang w:val="kk-KZ"/>
        </w:rPr>
      </w:pPr>
    </w:p>
    <w:p w:rsidR="007559A3" w:rsidRDefault="007559A3" w:rsidP="00A313AB">
      <w:pPr>
        <w:jc w:val="center"/>
        <w:rPr>
          <w:b/>
          <w:sz w:val="28"/>
          <w:szCs w:val="28"/>
          <w:lang w:val="kk-KZ"/>
        </w:rPr>
      </w:pPr>
    </w:p>
    <w:p w:rsidR="007559A3" w:rsidRDefault="007559A3" w:rsidP="00A313AB">
      <w:pPr>
        <w:jc w:val="center"/>
        <w:rPr>
          <w:b/>
          <w:sz w:val="28"/>
          <w:szCs w:val="28"/>
          <w:lang w:val="kk-KZ"/>
        </w:rPr>
      </w:pPr>
    </w:p>
    <w:p w:rsidR="007559A3" w:rsidRDefault="007559A3" w:rsidP="00A313AB">
      <w:pPr>
        <w:jc w:val="center"/>
        <w:rPr>
          <w:b/>
          <w:sz w:val="28"/>
          <w:szCs w:val="28"/>
          <w:lang w:val="kk-KZ"/>
        </w:rPr>
      </w:pPr>
    </w:p>
    <w:p w:rsidR="007559A3" w:rsidRPr="004A3DFE" w:rsidRDefault="007559A3" w:rsidP="00A313AB">
      <w:pPr>
        <w:jc w:val="center"/>
        <w:rPr>
          <w:b/>
          <w:sz w:val="28"/>
          <w:szCs w:val="28"/>
          <w:lang w:val="kk-KZ"/>
        </w:rPr>
      </w:pPr>
      <w:r w:rsidRPr="004A3DFE">
        <w:rPr>
          <w:b/>
          <w:sz w:val="28"/>
          <w:szCs w:val="28"/>
          <w:lang w:val="kk-KZ"/>
        </w:rPr>
        <w:t>13-ТАҚЫРЫП ХАЛЫҚАРАЛЫҚ ЖӘНЕ СЫРТҚЫ САУДА САЯСАТЫ.</w:t>
      </w:r>
    </w:p>
    <w:p w:rsidR="007559A3" w:rsidRPr="004A3DFE" w:rsidRDefault="007559A3" w:rsidP="00A313AB">
      <w:pPr>
        <w:rPr>
          <w:b/>
          <w:sz w:val="28"/>
          <w:szCs w:val="28"/>
          <w:lang w:val="kk-KZ"/>
        </w:rPr>
      </w:pPr>
    </w:p>
    <w:p w:rsidR="007559A3" w:rsidRPr="00A313AB" w:rsidRDefault="007559A3" w:rsidP="00A313AB">
      <w:pPr>
        <w:pStyle w:val="ListParagraph"/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lang w:val="kk-KZ"/>
        </w:rPr>
      </w:pPr>
      <w:r w:rsidRPr="00A313AB">
        <w:rPr>
          <w:b/>
          <w:bCs/>
          <w:sz w:val="28"/>
          <w:szCs w:val="28"/>
          <w:lang w:val="kk-KZ"/>
        </w:rPr>
        <w:t>Бақылау сұрақтар</w:t>
      </w:r>
    </w:p>
    <w:p w:rsidR="007559A3" w:rsidRPr="004A3DFE" w:rsidRDefault="007559A3" w:rsidP="00A313AB">
      <w:pPr>
        <w:numPr>
          <w:ilvl w:val="0"/>
          <w:numId w:val="11"/>
        </w:numPr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Сауда саясаты дегеніміз не?</w:t>
      </w:r>
    </w:p>
    <w:p w:rsidR="007559A3" w:rsidRPr="004A3DFE" w:rsidRDefault="007559A3" w:rsidP="00A313AB">
      <w:pPr>
        <w:numPr>
          <w:ilvl w:val="0"/>
          <w:numId w:val="11"/>
        </w:numPr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Сауда саясатын жүзеге асырудың әлемдік тәжірибесі қандай принципке негізделген?</w:t>
      </w:r>
    </w:p>
    <w:p w:rsidR="007559A3" w:rsidRPr="004A3DFE" w:rsidRDefault="007559A3" w:rsidP="00A313AB">
      <w:pPr>
        <w:numPr>
          <w:ilvl w:val="0"/>
          <w:numId w:val="11"/>
        </w:numPr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Экспорттық-импорттық саясаты жүзеге асыру кезіндегі әдістемелік жолдары қайда негізделуі тиіс?</w:t>
      </w:r>
    </w:p>
    <w:p w:rsidR="007559A3" w:rsidRPr="004A3DFE" w:rsidRDefault="007559A3" w:rsidP="00A313AB">
      <w:pPr>
        <w:numPr>
          <w:ilvl w:val="0"/>
          <w:numId w:val="11"/>
        </w:numPr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Қазақстан Республикасының сауда саясатының дамуы жолы мен қазіргі жағдайы қандай?</w:t>
      </w:r>
    </w:p>
    <w:p w:rsidR="007559A3" w:rsidRPr="004A3DFE" w:rsidRDefault="007559A3" w:rsidP="00A313AB">
      <w:pPr>
        <w:numPr>
          <w:ilvl w:val="0"/>
          <w:numId w:val="11"/>
        </w:numPr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Экономикасы өтпелі кезеңдегі елдердің сауда саясаты қандай?</w:t>
      </w:r>
    </w:p>
    <w:p w:rsidR="007559A3" w:rsidRPr="004A3DFE" w:rsidRDefault="007559A3" w:rsidP="00A313AB">
      <w:pPr>
        <w:rPr>
          <w:lang w:val="kk-KZ"/>
        </w:rPr>
      </w:pPr>
    </w:p>
    <w:p w:rsidR="007559A3" w:rsidRPr="004A3DFE" w:rsidRDefault="007559A3" w:rsidP="00A313AB">
      <w:pPr>
        <w:rPr>
          <w:lang w:val="kk-KZ"/>
        </w:rPr>
      </w:pPr>
    </w:p>
    <w:p w:rsidR="007559A3" w:rsidRDefault="007559A3" w:rsidP="00A313AB">
      <w:pPr>
        <w:jc w:val="center"/>
        <w:rPr>
          <w:b/>
          <w:sz w:val="28"/>
          <w:szCs w:val="28"/>
          <w:lang w:val="kk-KZ"/>
        </w:rPr>
      </w:pPr>
    </w:p>
    <w:p w:rsidR="007559A3" w:rsidRDefault="007559A3" w:rsidP="00A313AB">
      <w:pPr>
        <w:jc w:val="center"/>
        <w:rPr>
          <w:b/>
          <w:sz w:val="28"/>
          <w:szCs w:val="28"/>
          <w:lang w:val="kk-KZ"/>
        </w:rPr>
      </w:pPr>
    </w:p>
    <w:p w:rsidR="007559A3" w:rsidRPr="004A3DFE" w:rsidRDefault="007559A3" w:rsidP="00A313AB">
      <w:pPr>
        <w:jc w:val="center"/>
        <w:rPr>
          <w:b/>
          <w:sz w:val="28"/>
          <w:szCs w:val="28"/>
          <w:lang w:val="kk-KZ"/>
        </w:rPr>
      </w:pPr>
      <w:r w:rsidRPr="004A3DFE">
        <w:rPr>
          <w:b/>
          <w:sz w:val="28"/>
          <w:szCs w:val="28"/>
          <w:lang w:val="kk-KZ"/>
        </w:rPr>
        <w:t>14 Тақырып. ИНВЕСТИЦИЯЛЫҚ САЯСАТ.</w:t>
      </w:r>
    </w:p>
    <w:p w:rsidR="007559A3" w:rsidRDefault="007559A3" w:rsidP="00A313AB">
      <w:pPr>
        <w:widowControl w:val="0"/>
        <w:autoSpaceDE w:val="0"/>
        <w:autoSpaceDN w:val="0"/>
        <w:adjustRightInd w:val="0"/>
        <w:ind w:firstLine="567"/>
        <w:rPr>
          <w:b/>
          <w:bCs/>
          <w:sz w:val="28"/>
          <w:szCs w:val="28"/>
          <w:lang w:val="kk-KZ"/>
        </w:rPr>
      </w:pPr>
    </w:p>
    <w:p w:rsidR="007559A3" w:rsidRPr="00A313AB" w:rsidRDefault="007559A3" w:rsidP="00A313AB">
      <w:pPr>
        <w:widowControl w:val="0"/>
        <w:autoSpaceDE w:val="0"/>
        <w:autoSpaceDN w:val="0"/>
        <w:adjustRightInd w:val="0"/>
        <w:ind w:left="360"/>
        <w:jc w:val="both"/>
        <w:rPr>
          <w:b/>
          <w:bCs/>
          <w:sz w:val="28"/>
          <w:szCs w:val="28"/>
          <w:lang w:val="kk-KZ"/>
        </w:rPr>
      </w:pPr>
      <w:r w:rsidRPr="00A313AB">
        <w:rPr>
          <w:b/>
          <w:bCs/>
          <w:sz w:val="28"/>
          <w:szCs w:val="28"/>
          <w:lang w:val="kk-KZ"/>
        </w:rPr>
        <w:t>Бақылау сұрақтар</w:t>
      </w:r>
    </w:p>
    <w:p w:rsidR="007559A3" w:rsidRPr="004A3DFE" w:rsidRDefault="007559A3" w:rsidP="00A313AB">
      <w:pPr>
        <w:numPr>
          <w:ilvl w:val="0"/>
          <w:numId w:val="12"/>
        </w:numPr>
        <w:jc w:val="both"/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Инвестиция дегеніміз не?</w:t>
      </w:r>
    </w:p>
    <w:p w:rsidR="007559A3" w:rsidRPr="004A3DFE" w:rsidRDefault="007559A3" w:rsidP="00A313AB">
      <w:pPr>
        <w:numPr>
          <w:ilvl w:val="0"/>
          <w:numId w:val="12"/>
        </w:numPr>
        <w:jc w:val="both"/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АҚШ елдердің инвестициялық саясатының ерекшелгі неде?</w:t>
      </w:r>
    </w:p>
    <w:p w:rsidR="007559A3" w:rsidRPr="004A3DFE" w:rsidRDefault="007559A3" w:rsidP="00A313AB">
      <w:pPr>
        <w:numPr>
          <w:ilvl w:val="0"/>
          <w:numId w:val="12"/>
        </w:numPr>
        <w:jc w:val="both"/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Жаңа индустриялдық елдердің индустрияландыру процессі неше кезеңге бөлінеді?</w:t>
      </w:r>
    </w:p>
    <w:p w:rsidR="007559A3" w:rsidRPr="004A3DFE" w:rsidRDefault="007559A3" w:rsidP="00A313AB">
      <w:pPr>
        <w:numPr>
          <w:ilvl w:val="0"/>
          <w:numId w:val="12"/>
        </w:numPr>
        <w:jc w:val="both"/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Жаңа индустриялдық елдердің индустрияландырудың өзіндік ерекшеліктері қандай?</w:t>
      </w:r>
    </w:p>
    <w:p w:rsidR="007559A3" w:rsidRPr="004A3DFE" w:rsidRDefault="007559A3" w:rsidP="00A313AB">
      <w:pPr>
        <w:rPr>
          <w:sz w:val="28"/>
          <w:szCs w:val="28"/>
          <w:lang w:val="kk-KZ"/>
        </w:rPr>
      </w:pPr>
    </w:p>
    <w:p w:rsidR="007559A3" w:rsidRPr="004A3DFE" w:rsidRDefault="007559A3" w:rsidP="00A313AB">
      <w:pPr>
        <w:rPr>
          <w:b/>
          <w:sz w:val="28"/>
          <w:szCs w:val="28"/>
          <w:lang w:val="kk-KZ"/>
        </w:rPr>
      </w:pPr>
    </w:p>
    <w:p w:rsidR="007559A3" w:rsidRPr="004A3DFE" w:rsidRDefault="007559A3" w:rsidP="00A313AB">
      <w:pPr>
        <w:rPr>
          <w:b/>
          <w:sz w:val="28"/>
          <w:szCs w:val="28"/>
          <w:lang w:val="kk-KZ"/>
        </w:rPr>
      </w:pPr>
      <w:r w:rsidRPr="004A3DFE">
        <w:rPr>
          <w:b/>
          <w:sz w:val="28"/>
          <w:szCs w:val="28"/>
          <w:lang w:val="kk-KZ"/>
        </w:rPr>
        <w:t xml:space="preserve"> 15 Тақырып.  МАКРОЭКОНОМИКАЛЫҚ  САЯСАТ.</w:t>
      </w:r>
    </w:p>
    <w:p w:rsidR="007559A3" w:rsidRPr="004A3DFE" w:rsidRDefault="007559A3" w:rsidP="00A313AB">
      <w:pPr>
        <w:jc w:val="center"/>
        <w:rPr>
          <w:sz w:val="28"/>
          <w:szCs w:val="28"/>
          <w:lang w:val="kk-KZ"/>
        </w:rPr>
      </w:pPr>
    </w:p>
    <w:p w:rsidR="007559A3" w:rsidRPr="00A313AB" w:rsidRDefault="007559A3" w:rsidP="00A313AB">
      <w:pPr>
        <w:pStyle w:val="ListParagraph"/>
        <w:widowControl w:val="0"/>
        <w:autoSpaceDE w:val="0"/>
        <w:autoSpaceDN w:val="0"/>
        <w:adjustRightInd w:val="0"/>
        <w:ind w:left="1080"/>
        <w:jc w:val="both"/>
        <w:rPr>
          <w:b/>
          <w:bCs/>
          <w:sz w:val="28"/>
          <w:szCs w:val="28"/>
          <w:lang w:val="kk-KZ"/>
        </w:rPr>
      </w:pPr>
      <w:r w:rsidRPr="00A313AB">
        <w:rPr>
          <w:b/>
          <w:bCs/>
          <w:sz w:val="28"/>
          <w:szCs w:val="28"/>
          <w:lang w:val="kk-KZ"/>
        </w:rPr>
        <w:t>Бақылау сұрақтар</w:t>
      </w:r>
    </w:p>
    <w:p w:rsidR="007559A3" w:rsidRPr="004A3DFE" w:rsidRDefault="007559A3" w:rsidP="00A313AB">
      <w:pPr>
        <w:numPr>
          <w:ilvl w:val="0"/>
          <w:numId w:val="13"/>
        </w:numPr>
        <w:jc w:val="both"/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Бейинфляциялық саясат дегеніміз не?</w:t>
      </w:r>
    </w:p>
    <w:p w:rsidR="007559A3" w:rsidRPr="004A3DFE" w:rsidRDefault="007559A3" w:rsidP="00A313AB">
      <w:pPr>
        <w:numPr>
          <w:ilvl w:val="0"/>
          <w:numId w:val="13"/>
        </w:numPr>
        <w:jc w:val="both"/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Бюджет тапшылығы қандай себептерден пайда болады және оны жоюдың қандай әдістері қолданылады?</w:t>
      </w:r>
    </w:p>
    <w:p w:rsidR="007559A3" w:rsidRPr="004A3DFE" w:rsidRDefault="007559A3" w:rsidP="00A313AB">
      <w:pPr>
        <w:numPr>
          <w:ilvl w:val="0"/>
          <w:numId w:val="13"/>
        </w:numPr>
        <w:jc w:val="both"/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«Тұрақтандыру операциясы» не үшін керек?</w:t>
      </w:r>
    </w:p>
    <w:p w:rsidR="007559A3" w:rsidRPr="004A3DFE" w:rsidRDefault="007559A3" w:rsidP="00A313AB">
      <w:pPr>
        <w:numPr>
          <w:ilvl w:val="0"/>
          <w:numId w:val="13"/>
        </w:numPr>
        <w:jc w:val="both"/>
        <w:rPr>
          <w:sz w:val="28"/>
          <w:szCs w:val="28"/>
          <w:lang w:val="kk-KZ"/>
        </w:rPr>
      </w:pPr>
      <w:r w:rsidRPr="004A3DFE">
        <w:rPr>
          <w:sz w:val="28"/>
          <w:szCs w:val="28"/>
          <w:lang w:val="kk-KZ"/>
        </w:rPr>
        <w:t>Макроэкономикалық саясат дегеніміз не?</w:t>
      </w:r>
    </w:p>
    <w:p w:rsidR="007559A3" w:rsidRPr="004A3DFE" w:rsidRDefault="007559A3" w:rsidP="00A313AB">
      <w:pPr>
        <w:rPr>
          <w:b/>
          <w:sz w:val="28"/>
          <w:szCs w:val="28"/>
          <w:lang w:val="kk-KZ"/>
        </w:rPr>
      </w:pPr>
    </w:p>
    <w:p w:rsidR="007559A3" w:rsidRPr="004A3DFE" w:rsidRDefault="007559A3" w:rsidP="00A313AB">
      <w:pPr>
        <w:jc w:val="center"/>
        <w:rPr>
          <w:b/>
          <w:sz w:val="28"/>
          <w:szCs w:val="28"/>
          <w:highlight w:val="yellow"/>
          <w:lang w:val="kk-KZ"/>
        </w:rPr>
      </w:pPr>
    </w:p>
    <w:p w:rsidR="007559A3" w:rsidRPr="004A3DFE" w:rsidRDefault="007559A3" w:rsidP="00A313AB">
      <w:pPr>
        <w:jc w:val="center"/>
        <w:rPr>
          <w:b/>
          <w:sz w:val="28"/>
          <w:szCs w:val="28"/>
          <w:highlight w:val="yellow"/>
          <w:lang w:val="kk-KZ"/>
        </w:rPr>
      </w:pPr>
    </w:p>
    <w:p w:rsidR="007559A3" w:rsidRPr="004A3DFE" w:rsidRDefault="007559A3" w:rsidP="00A313AB">
      <w:pPr>
        <w:rPr>
          <w:lang w:val="kk-KZ"/>
        </w:rPr>
      </w:pPr>
    </w:p>
    <w:p w:rsidR="007559A3" w:rsidRPr="004A3DFE" w:rsidRDefault="007559A3" w:rsidP="00A313AB">
      <w:pPr>
        <w:tabs>
          <w:tab w:val="left" w:pos="1545"/>
        </w:tabs>
        <w:rPr>
          <w:i/>
          <w:sz w:val="28"/>
          <w:szCs w:val="28"/>
          <w:lang w:val="kk-KZ"/>
        </w:rPr>
      </w:pPr>
    </w:p>
    <w:p w:rsidR="007559A3" w:rsidRDefault="007559A3" w:rsidP="00A313AB">
      <w:pPr>
        <w:rPr>
          <w:sz w:val="28"/>
          <w:szCs w:val="28"/>
          <w:lang w:val="kk-KZ"/>
        </w:rPr>
      </w:pPr>
    </w:p>
    <w:p w:rsidR="007559A3" w:rsidRDefault="007559A3" w:rsidP="00A313AB">
      <w:pPr>
        <w:rPr>
          <w:sz w:val="28"/>
          <w:szCs w:val="28"/>
          <w:lang w:val="kk-KZ"/>
        </w:rPr>
      </w:pPr>
    </w:p>
    <w:p w:rsidR="007559A3" w:rsidRDefault="007559A3" w:rsidP="00A313AB">
      <w:pPr>
        <w:rPr>
          <w:sz w:val="28"/>
          <w:szCs w:val="28"/>
          <w:lang w:val="kk-KZ"/>
        </w:rPr>
      </w:pPr>
    </w:p>
    <w:p w:rsidR="007559A3" w:rsidRDefault="007559A3" w:rsidP="00A313AB">
      <w:pPr>
        <w:rPr>
          <w:sz w:val="28"/>
          <w:szCs w:val="28"/>
          <w:lang w:val="kk-KZ"/>
        </w:rPr>
      </w:pPr>
    </w:p>
    <w:p w:rsidR="007559A3" w:rsidRDefault="007559A3" w:rsidP="00A313AB">
      <w:pPr>
        <w:rPr>
          <w:sz w:val="28"/>
          <w:szCs w:val="28"/>
          <w:lang w:val="kk-KZ"/>
        </w:rPr>
      </w:pPr>
    </w:p>
    <w:p w:rsidR="007559A3" w:rsidRDefault="007559A3" w:rsidP="00A313AB">
      <w:pPr>
        <w:rPr>
          <w:sz w:val="28"/>
          <w:szCs w:val="28"/>
          <w:lang w:val="kk-KZ"/>
        </w:rPr>
      </w:pPr>
    </w:p>
    <w:p w:rsidR="007559A3" w:rsidRDefault="007559A3" w:rsidP="00A313AB">
      <w:pPr>
        <w:rPr>
          <w:sz w:val="28"/>
          <w:szCs w:val="28"/>
          <w:lang w:val="kk-KZ"/>
        </w:rPr>
      </w:pPr>
    </w:p>
    <w:p w:rsidR="007559A3" w:rsidRDefault="007559A3" w:rsidP="00A313AB">
      <w:pPr>
        <w:rPr>
          <w:sz w:val="28"/>
          <w:szCs w:val="28"/>
          <w:lang w:val="kk-KZ"/>
        </w:rPr>
      </w:pPr>
    </w:p>
    <w:p w:rsidR="007559A3" w:rsidRDefault="007559A3" w:rsidP="00A313AB">
      <w:pPr>
        <w:rPr>
          <w:sz w:val="28"/>
          <w:szCs w:val="28"/>
          <w:lang w:val="kk-KZ"/>
        </w:rPr>
      </w:pPr>
    </w:p>
    <w:p w:rsidR="007559A3" w:rsidRDefault="007559A3" w:rsidP="00A313AB">
      <w:pPr>
        <w:rPr>
          <w:sz w:val="28"/>
          <w:szCs w:val="28"/>
          <w:lang w:val="kk-KZ"/>
        </w:rPr>
      </w:pPr>
    </w:p>
    <w:p w:rsidR="007559A3" w:rsidRDefault="007559A3" w:rsidP="00A313AB">
      <w:pPr>
        <w:rPr>
          <w:sz w:val="28"/>
          <w:szCs w:val="28"/>
          <w:lang w:val="kk-KZ"/>
        </w:rPr>
      </w:pPr>
    </w:p>
    <w:p w:rsidR="007559A3" w:rsidRPr="00050D64" w:rsidRDefault="007559A3">
      <w:pPr>
        <w:rPr>
          <w:lang w:val="kk-KZ"/>
        </w:rPr>
      </w:pPr>
    </w:p>
    <w:sectPr w:rsidR="007559A3" w:rsidRPr="00050D64" w:rsidSect="00566E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42FD7"/>
    <w:multiLevelType w:val="hybridMultilevel"/>
    <w:tmpl w:val="F74A72F0"/>
    <w:lvl w:ilvl="0" w:tplc="B57E3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58219D"/>
    <w:multiLevelType w:val="hybridMultilevel"/>
    <w:tmpl w:val="5364B3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0B910CD"/>
    <w:multiLevelType w:val="hybridMultilevel"/>
    <w:tmpl w:val="D17875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7773C62"/>
    <w:multiLevelType w:val="hybridMultilevel"/>
    <w:tmpl w:val="0938FA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9904203"/>
    <w:multiLevelType w:val="hybridMultilevel"/>
    <w:tmpl w:val="5148BD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423B2E"/>
    <w:multiLevelType w:val="hybridMultilevel"/>
    <w:tmpl w:val="076620CE"/>
    <w:lvl w:ilvl="0" w:tplc="AE2C3BF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3D6805ED"/>
    <w:multiLevelType w:val="hybridMultilevel"/>
    <w:tmpl w:val="1A1056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3DC0714"/>
    <w:multiLevelType w:val="hybridMultilevel"/>
    <w:tmpl w:val="F5E29076"/>
    <w:lvl w:ilvl="0" w:tplc="D770846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4B066F3F"/>
    <w:multiLevelType w:val="hybridMultilevel"/>
    <w:tmpl w:val="51A45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8916FA3"/>
    <w:multiLevelType w:val="hybridMultilevel"/>
    <w:tmpl w:val="D122A6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DA12C81"/>
    <w:multiLevelType w:val="hybridMultilevel"/>
    <w:tmpl w:val="8A66CD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90A77DE"/>
    <w:multiLevelType w:val="hybridMultilevel"/>
    <w:tmpl w:val="32EE29B6"/>
    <w:lvl w:ilvl="0" w:tplc="B87E5F7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6C5B301B"/>
    <w:multiLevelType w:val="hybridMultilevel"/>
    <w:tmpl w:val="DAC8B408"/>
    <w:lvl w:ilvl="0" w:tplc="3BFA40F4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3">
    <w:nsid w:val="7312375E"/>
    <w:multiLevelType w:val="hybridMultilevel"/>
    <w:tmpl w:val="4224C47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5"/>
  </w:num>
  <w:num w:numId="5">
    <w:abstractNumId w:val="11"/>
  </w:num>
  <w:num w:numId="6">
    <w:abstractNumId w:val="1"/>
  </w:num>
  <w:num w:numId="7">
    <w:abstractNumId w:val="8"/>
  </w:num>
  <w:num w:numId="8">
    <w:abstractNumId w:val="2"/>
  </w:num>
  <w:num w:numId="9">
    <w:abstractNumId w:val="13"/>
  </w:num>
  <w:num w:numId="10">
    <w:abstractNumId w:val="3"/>
  </w:num>
  <w:num w:numId="11">
    <w:abstractNumId w:val="4"/>
  </w:num>
  <w:num w:numId="12">
    <w:abstractNumId w:val="6"/>
  </w:num>
  <w:num w:numId="13">
    <w:abstractNumId w:val="7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136A"/>
    <w:rsid w:val="00050D64"/>
    <w:rsid w:val="00420E5F"/>
    <w:rsid w:val="004A3DFE"/>
    <w:rsid w:val="00566E8B"/>
    <w:rsid w:val="006C0C64"/>
    <w:rsid w:val="007559A3"/>
    <w:rsid w:val="00882A1C"/>
    <w:rsid w:val="009C17E0"/>
    <w:rsid w:val="00A02665"/>
    <w:rsid w:val="00A313AB"/>
    <w:rsid w:val="00CB136A"/>
    <w:rsid w:val="00F36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D6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050D6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50D64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050D64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99"/>
    <w:qFormat/>
    <w:rsid w:val="00050D64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A313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A313AB"/>
    <w:rPr>
      <w:rFonts w:ascii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rsid w:val="00A313A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A313AB"/>
    <w:rPr>
      <w:rFonts w:ascii="Times New Roman" w:hAnsi="Times New Roman" w:cs="Times New Roman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A313AB"/>
    <w:rPr>
      <w:rFonts w:cs="Times New Roman"/>
      <w:color w:val="0000FF"/>
      <w:u w:val="single"/>
    </w:rPr>
  </w:style>
  <w:style w:type="character" w:customStyle="1" w:styleId="reference-text">
    <w:name w:val="reference-text"/>
    <w:basedOn w:val="DefaultParagraphFont"/>
    <w:uiPriority w:val="99"/>
    <w:rsid w:val="00A313AB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A313A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6</Pages>
  <Words>724</Words>
  <Characters>4132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User</cp:lastModifiedBy>
  <cp:revision>6</cp:revision>
  <dcterms:created xsi:type="dcterms:W3CDTF">2015-08-30T14:15:00Z</dcterms:created>
  <dcterms:modified xsi:type="dcterms:W3CDTF">2015-09-01T11:25:00Z</dcterms:modified>
</cp:coreProperties>
</file>